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6B21" w:rsidRPr="002010C0" w:rsidRDefault="00936B21" w:rsidP="003D3051">
      <w:pPr>
        <w:rPr>
          <w:b/>
          <w:u w:val="single"/>
        </w:rPr>
      </w:pPr>
      <w:r>
        <w:rPr>
          <w:noProof/>
          <w:lang w:eastAsia="en-AU"/>
        </w:rPr>
        <w:pict>
          <v:group id="_x0000_s1026" style="position:absolute;margin-left:0;margin-top:-.15pt;width:528.75pt;height:610.75pt;z-index:251660800" coordorigin="690,4378" coordsize="10575,1221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690;top:16158;width:10575;height:435">
              <v:textbox>
                <w:txbxContent>
                  <w:p w:rsidR="00936B21" w:rsidRPr="00772BD7" w:rsidRDefault="00936B21" w:rsidP="00772BD7">
                    <w:pPr>
                      <w:jc w:val="center"/>
                    </w:pPr>
                    <w:r w:rsidRPr="00772BD7">
                      <w:t>High Quality Education for Future Success</w:t>
                    </w:r>
                  </w:p>
                </w:txbxContent>
              </v:textbox>
            </v:shape>
            <v:group id="_x0000_s1028" style="position:absolute;left:690;top:4378;width:10575;height:11613" coordorigin="690,4378" coordsize="10575,11613">
              <v:shape id="_x0000_s1029" type="#_x0000_t202" style="position:absolute;left:7866;top:6286;width:3399;height:9705" o:regroupid="6">
                <v:textbox>
                  <w:txbxContent>
                    <w:p w:rsidR="00936B21" w:rsidRPr="003B7371" w:rsidRDefault="00936B21" w:rsidP="008968D6">
                      <w:pPr>
                        <w:jc w:val="center"/>
                        <w:rPr>
                          <w:rFonts w:ascii="Gautami" w:hAnsi="Gautami" w:cs="Gautami"/>
                          <w:i/>
                          <w:sz w:val="36"/>
                          <w:szCs w:val="36"/>
                          <w:u w:val="single"/>
                        </w:rPr>
                      </w:pPr>
                      <w:r w:rsidRPr="003B7371">
                        <w:rPr>
                          <w:rFonts w:ascii="Gautami" w:hAnsi="Gautami" w:cs="Gautami"/>
                          <w:i/>
                          <w:sz w:val="36"/>
                          <w:szCs w:val="36"/>
                          <w:u w:val="single"/>
                        </w:rPr>
                        <w:t>Calendar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="Gautami" w:hAnsi="Gautami" w:cs="Gautam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Pr="0085082E">
                        <w:rPr>
                          <w:rFonts w:ascii="Gautami" w:hAnsi="Gautami" w:cs="Gautami"/>
                          <w:b/>
                          <w:i/>
                          <w:sz w:val="20"/>
                          <w:szCs w:val="20"/>
                        </w:rPr>
                        <w:t>AUGUST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Friday, 13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K- 6 Assembly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Monday, 16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P&amp;C 9.15am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Minto Kids Council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Tuesday, 17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ICAS Maths Competition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Thursday, 19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Oz Tag Competition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Friday, 20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C4356E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Athletics Carnival { K-6 } at Campbelltown Stadium 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Friday, 27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32"/>
                          <w:szCs w:val="32"/>
                          <w:vertAlign w:val="superscript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32"/>
                          <w:szCs w:val="32"/>
                          <w:vertAlign w:val="superscript"/>
                        </w:rPr>
                        <w:t>Gala Day   { no assembly }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32"/>
                          <w:szCs w:val="32"/>
                          <w:vertAlign w:val="superscript"/>
                        </w:rPr>
                      </w:pP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i/>
                          <w:sz w:val="32"/>
                          <w:szCs w:val="32"/>
                        </w:rPr>
                      </w:pPr>
                      <w:r w:rsidRPr="00657BE0">
                        <w:rPr>
                          <w:rFonts w:ascii="Gautami" w:hAnsi="Gautami" w:cs="Gautami"/>
                          <w:b/>
                          <w:i/>
                          <w:sz w:val="32"/>
                          <w:szCs w:val="32"/>
                          <w:vertAlign w:val="superscript"/>
                        </w:rPr>
                        <w:t>SEPTEMBER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Monday, 6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Zone Athletics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Tuesday, 7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Zone Athletics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Friday, 10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K-6 Assembly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Wednesday, 15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 xml:space="preserve"> 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Area Athletics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Royal national Parks Excursion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{2/3 Opal and 3/4 Diamond}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Friday, 17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Make Up Gala Day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Monday, 20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Minto Kids Council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Tuesday, 21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st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smartTag w:uri="urn:schemas-microsoft-com:office:smarttags" w:element="PlaceName">
                        <w:smartTag w:uri="urn:schemas-microsoft-com:office:smarttags" w:element="place">
                          <w:r w:rsidRPr="00657BE0">
                            <w:rPr>
                              <w:rFonts w:ascii="Gautami" w:hAnsi="Gautami" w:cs="Gautami"/>
                              <w:i/>
                              <w:sz w:val="20"/>
                              <w:szCs w:val="20"/>
                            </w:rPr>
                            <w:t>Featherdale</w:t>
                          </w:r>
                        </w:smartTag>
                        <w:r w:rsidRPr="00657BE0">
                          <w:rPr>
                            <w:rFonts w:ascii="Gautami" w:hAnsi="Gautami" w:cs="Gautami"/>
                            <w:i/>
                            <w:sz w:val="20"/>
                            <w:szCs w:val="20"/>
                          </w:rPr>
                          <w:t xml:space="preserve"> </w:t>
                        </w:r>
                        <w:smartTag w:uri="urn:schemas-microsoft-com:office:smarttags" w:element="PlaceName">
                          <w:r w:rsidRPr="00657BE0">
                            <w:rPr>
                              <w:rFonts w:ascii="Gautami" w:hAnsi="Gautami" w:cs="Gautami"/>
                              <w:i/>
                              <w:sz w:val="20"/>
                              <w:szCs w:val="20"/>
                            </w:rPr>
                            <w:t>Wildlife</w:t>
                          </w:r>
                        </w:smartTag>
                        <w:r w:rsidRPr="00657BE0">
                          <w:rPr>
                            <w:rFonts w:ascii="Gautami" w:hAnsi="Gautami" w:cs="Gautami"/>
                            <w:i/>
                            <w:sz w:val="20"/>
                            <w:szCs w:val="20"/>
                          </w:rPr>
                          <w:t xml:space="preserve"> </w:t>
                        </w:r>
                        <w:smartTag w:uri="urn:schemas-microsoft-com:office:smarttags" w:element="PlaceType">
                          <w:r w:rsidRPr="00657BE0">
                            <w:rPr>
                              <w:rFonts w:ascii="Gautami" w:hAnsi="Gautami" w:cs="Gautami"/>
                              <w:i/>
                              <w:sz w:val="20"/>
                              <w:szCs w:val="20"/>
                            </w:rPr>
                            <w:t>Park</w:t>
                          </w:r>
                        </w:smartTag>
                      </w:smartTag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{ K-2 }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 xml:space="preserve">                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</w:rPr>
                        <w:t>Friday, 24</w:t>
                      </w: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  <w:u w:val="single"/>
                          <w:vertAlign w:val="superscript"/>
                        </w:rPr>
                        <w:t>th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  <w:r w:rsidRPr="00657BE0"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  <w:t>Last day for term 3, 2010</w:t>
                      </w:r>
                    </w:p>
                    <w:p w:rsidR="00936B21" w:rsidRPr="00657BE0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i/>
                          <w:sz w:val="20"/>
                          <w:szCs w:val="20"/>
                        </w:rPr>
                      </w:pPr>
                    </w:p>
                    <w:p w:rsidR="00936B21" w:rsidRPr="0007518F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ind w:firstLine="57"/>
                        <w:outlineLvl w:val="0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Pr="00876823" w:rsidRDefault="00936B21" w:rsidP="00FE1931">
                      <w:pPr>
                        <w:spacing w:after="0" w:line="240" w:lineRule="auto"/>
                        <w:rPr>
                          <w:rFonts w:ascii="Gautami" w:hAnsi="Gautami" w:cs="Gautami"/>
                          <w:b/>
                          <w:sz w:val="20"/>
                          <w:szCs w:val="20"/>
                        </w:rPr>
                      </w:pPr>
                    </w:p>
                    <w:p w:rsidR="00936B21" w:rsidRPr="00D325C7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</w:rPr>
                      </w:pPr>
                    </w:p>
                    <w:p w:rsidR="00936B21" w:rsidRPr="00B62D4A" w:rsidRDefault="00936B21" w:rsidP="00B8004D">
                      <w:pPr>
                        <w:spacing w:after="0" w:line="240" w:lineRule="auto"/>
                        <w:ind w:firstLine="57"/>
                        <w:rPr>
                          <w:rFonts w:ascii="Gautami" w:hAnsi="Gautami" w:cs="Gautami"/>
                          <w:b/>
                          <w:i/>
                          <w:sz w:val="28"/>
                          <w:szCs w:val="28"/>
                        </w:rPr>
                      </w:pPr>
                    </w:p>
                    <w:p w:rsidR="00936B21" w:rsidRPr="003B7371" w:rsidRDefault="00936B21" w:rsidP="00B8004D">
                      <w:pPr>
                        <w:pStyle w:val="NoSpacing"/>
                        <w:ind w:firstLine="57"/>
                        <w:rPr>
                          <w:rFonts w:ascii="Gautami" w:hAnsi="Gautami" w:cs="Gautami"/>
                          <w:i/>
                        </w:rPr>
                      </w:pPr>
                      <w:r>
                        <w:rPr>
                          <w:rFonts w:ascii="Gautami" w:hAnsi="Gautami" w:cs="Gautami"/>
                          <w:i/>
                        </w:rPr>
                        <w:t xml:space="preserve">        </w:t>
                      </w:r>
                      <w:r>
                        <w:rPr>
                          <w:noProof/>
                          <w:lang w:eastAsia="en-AU"/>
                        </w:rPr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3" o:spid="_x0000_i1026" type="#_x0000_t75" style="width:65.25pt;height:55.5pt;visibility:visible">
                            <v:imagedata r:id="rId6" o:title=""/>
                          </v:shape>
                        </w:pict>
                      </w:r>
                    </w:p>
                    <w:p w:rsidR="00936B21" w:rsidRDefault="00936B21" w:rsidP="00B8004D">
                      <w:pPr>
                        <w:pStyle w:val="NoSpacing"/>
                        <w:ind w:firstLine="57"/>
                        <w:jc w:val="center"/>
                      </w:pPr>
                    </w:p>
                  </w:txbxContent>
                </v:textbox>
              </v:shape>
              <v:group id="_x0000_s1030" style="position:absolute;left:690;top:4378;width:10575;height:11613" coordorigin="690,4378" coordsize="10575,11613">
                <v:shape id="_x0000_s1031" type="#_x0000_t202" style="position:absolute;left:690;top:6287;width:6720;height:9704" o:regroupid="7" stroked="f">
                  <v:textbox>
                    <w:txbxContent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  <w:u w:val="single"/>
                          </w:rPr>
                        </w:pPr>
                        <w:r w:rsidRPr="00657BE0">
                          <w:rPr>
                            <w:b/>
                            <w:u w:val="single"/>
                          </w:rPr>
                          <w:t xml:space="preserve">Success </w:t>
                        </w:r>
                        <w:r>
                          <w:rPr>
                            <w:b/>
                          </w:rPr>
                          <w:t xml:space="preserve">              </w:t>
                        </w:r>
                        <w:smartTag w:uri="urn:schemas-microsoft-com:office:smarttags" w:element="place">
                          <w:r w:rsidRPr="00657BE0">
                            <w:rPr>
                              <w:b/>
                              <w:u w:val="single"/>
                            </w:rPr>
                            <w:t>Opportunity</w:t>
                          </w:r>
                        </w:smartTag>
                        <w:r>
                          <w:rPr>
                            <w:b/>
                          </w:rPr>
                          <w:t xml:space="preserve">                 </w:t>
                        </w:r>
                        <w:r w:rsidRPr="00657BE0">
                          <w:rPr>
                            <w:b/>
                            <w:u w:val="single"/>
                          </w:rPr>
                          <w:t>Excellence</w:t>
                        </w:r>
                        <w:r>
                          <w:rPr>
                            <w:b/>
                          </w:rPr>
                          <w:t xml:space="preserve">                 </w:t>
                        </w:r>
                        <w:r w:rsidRPr="00657BE0">
                          <w:rPr>
                            <w:b/>
                            <w:u w:val="single"/>
                          </w:rPr>
                          <w:t xml:space="preserve"> Innovation</w:t>
                        </w:r>
                      </w:p>
                      <w:p w:rsidR="00936B21" w:rsidRPr="00657BE0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Dear Parents and Caregivers,</w:t>
                        </w:r>
                      </w:p>
                      <w:p w:rsidR="00936B21" w:rsidRPr="0085082E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85082E">
                          <w:rPr>
                            <w:b/>
                          </w:rPr>
                          <w:t>Success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As a school community, we have been trying to improve our levels of student attendance. Last week we were informed that our attendance for Semester 2 was 94.36%.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Well done to parents, teachers and students. A fantastic achievement!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85082E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85082E">
                          <w:rPr>
                            <w:b/>
                          </w:rPr>
                          <w:t>Innovation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 xml:space="preserve">Yesterday, teachers participated in the first day of inservicing  on </w:t>
                        </w:r>
                        <w:r>
                          <w:rPr>
                            <w:i/>
                          </w:rPr>
                          <w:t xml:space="preserve">Focus on Reading, </w:t>
                        </w:r>
                        <w:r w:rsidRPr="00843C08">
                          <w:t>an initiative</w:t>
                        </w:r>
                        <w:r>
                          <w:rPr>
                            <w:i/>
                          </w:rPr>
                          <w:t xml:space="preserve"> </w:t>
                        </w:r>
                        <w:r>
                          <w:t>we are undertaking over the next three semesters. We will be instructed on 21</w:t>
                        </w:r>
                        <w:r w:rsidRPr="00843C08">
                          <w:rPr>
                            <w:vertAlign w:val="superscript"/>
                          </w:rPr>
                          <w:t>st</w:t>
                        </w:r>
                        <w:r>
                          <w:t xml:space="preserve"> century research in the teaching of reading. For this semester, we will be concentrating on Phase 1 teaching and learning related to comprehension.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85082E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85082E">
                          <w:rPr>
                            <w:b/>
                          </w:rPr>
                          <w:t xml:space="preserve">Excellence and </w:t>
                        </w:r>
                        <w:smartTag w:uri="urn:schemas-microsoft-com:office:smarttags" w:element="place">
                          <w:r w:rsidRPr="0085082E">
                            <w:rPr>
                              <w:b/>
                            </w:rPr>
                            <w:t>Opportunity</w:t>
                          </w:r>
                        </w:smartTag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Congratulations to Year 6 student, Suzie Boros who has gained entry to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Campbelltown Performing Arts High School in singing.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85082E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 w:rsidRPr="0085082E">
                          <w:rPr>
                            <w:b/>
                          </w:rPr>
                          <w:t>School Council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 xml:space="preserve">The secretary of our School Council, Mr Ian Butler recently resigned for business reasons. On behalf of the school community, I would like to thank him for his valuable contributions over many years. As a result, we have a vacancy on Council for a Community Member who would also like to fill the Secretary’s position. If you know a keen suitable person, please complete the slip in this Informer and return to school. 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 xml:space="preserve">       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  <w:r>
                          <w:t xml:space="preserve"> </w:t>
                        </w:r>
                        <w:r w:rsidRPr="0091403B">
                          <w:rPr>
                            <w:b/>
                          </w:rPr>
                          <w:t>School Enrolments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We are now taking enrolments for 2011.</w:t>
                        </w:r>
                      </w:p>
                      <w:p w:rsidR="00936B21" w:rsidRPr="0091403B" w:rsidRDefault="00936B21" w:rsidP="00FE1931">
                        <w:pPr>
                          <w:spacing w:after="0" w:line="240" w:lineRule="auto"/>
                          <w:outlineLvl w:val="0"/>
                        </w:pPr>
                        <w:r>
                          <w:t>If you are a parent of a potential Kindergarten student {or any grade} wishing to enrol, please come in to school and complete an enrolment form. This is necessary for Kindergarten orientation and for planning purposes next year.</w:t>
                        </w: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843C08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2010C0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2010C0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  <w:u w:val="single"/>
                          </w:rPr>
                        </w:pP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  <w:i/>
                          </w:rPr>
                        </w:pP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  <w:rPr>
                            <w:b/>
                          </w:rPr>
                        </w:pPr>
                      </w:p>
                      <w:p w:rsidR="00936B21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  <w:p w:rsidR="00936B21" w:rsidRPr="006E2409" w:rsidRDefault="00936B21" w:rsidP="00FE1931">
                        <w:pPr>
                          <w:spacing w:after="0" w:line="240" w:lineRule="auto"/>
                          <w:outlineLvl w:val="0"/>
                        </w:pPr>
                      </w:p>
                    </w:txbxContent>
                  </v:textbox>
                </v:shape>
                <v:group id="_x0000_s1032" style="position:absolute;left:690;top:4378;width:10575;height:1429" coordorigin="690,4378" coordsize="10575,1429">
                  <v:shape id="_x0000_s1033" type="#_x0000_t202" style="position:absolute;left:690;top:5043;width:10575;height:764" o:regroupid="8">
                    <v:textbox>
                      <w:txbxContent>
                        <w:p w:rsidR="00936B21" w:rsidRPr="00E069FE" w:rsidRDefault="00936B21" w:rsidP="00E069FE">
                          <w:pPr>
                            <w:pStyle w:val="NoSpacing"/>
                            <w:jc w:val="center"/>
                          </w:pPr>
                          <w:smartTag w:uri="urn:schemas-microsoft-com:office:smarttags" w:element="place">
                            <w:smartTag w:uri="urn:schemas-microsoft-com:office:smarttags" w:element="address">
                              <w:smartTag w:uri="urn:schemas-microsoft-com:office:smarttags" w:element="Street">
                                <w:r w:rsidRPr="00E069FE">
                                  <w:t>Benham Rd</w:t>
                                </w:r>
                              </w:smartTag>
                            </w:smartTag>
                          </w:smartTag>
                          <w:r w:rsidRPr="00E069FE">
                            <w:t xml:space="preserve"> Minto NSW 2566  </w:t>
                          </w:r>
                          <w:r w:rsidRPr="00E069FE">
                            <w:tab/>
                          </w:r>
                          <w:r w:rsidRPr="00E069FE">
                            <w:tab/>
                            <w:t xml:space="preserve">Ph 9603 2655 </w:t>
                          </w:r>
                          <w:r w:rsidRPr="00E069FE">
                            <w:tab/>
                          </w:r>
                          <w:r w:rsidRPr="00E069FE">
                            <w:tab/>
                            <w:t>Fax 9820 3005</w:t>
                          </w:r>
                        </w:p>
                        <w:p w:rsidR="00936B21" w:rsidRPr="00E069FE" w:rsidRDefault="00936B21" w:rsidP="00E069FE">
                          <w:pPr>
                            <w:pStyle w:val="NoSpacing"/>
                            <w:jc w:val="center"/>
                          </w:pPr>
                          <w:r w:rsidRPr="00E069FE">
                            <w:t>www.thegrange-p.school.nsw.edu.au</w:t>
                          </w:r>
                        </w:p>
                        <w:p w:rsidR="00936B21" w:rsidRPr="0028407E" w:rsidRDefault="00936B21" w:rsidP="0028407E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  <w:p w:rsidR="00936B21" w:rsidRPr="0028407E" w:rsidRDefault="00936B21" w:rsidP="0028407E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:rsidR="00936B21" w:rsidRDefault="00936B21"/>
                      </w:txbxContent>
                    </v:textbox>
                  </v:shape>
                  <v:shape id="_x0000_s1034" type="#_x0000_t202" style="position:absolute;left:690;top:4378;width:10575;height:568" o:regroupid="8">
                    <v:textbox>
                      <w:txbxContent>
                        <w:p w:rsidR="00936B21" w:rsidRPr="00E069FE" w:rsidRDefault="00936B21" w:rsidP="009D28AF">
                          <w:pPr>
                            <w:pStyle w:val="NoSpacing"/>
                            <w:jc w:val="center"/>
                            <w:rPr>
                              <w:sz w:val="32"/>
                              <w:szCs w:val="32"/>
                            </w:rPr>
                          </w:pPr>
                          <w:r w:rsidRPr="00EA3E35">
                            <w:rPr>
                              <w:b/>
                              <w:sz w:val="32"/>
                              <w:szCs w:val="32"/>
                            </w:rPr>
                            <w:t>Excellence,</w:t>
                          </w:r>
                          <w:r w:rsidRPr="00E069FE">
                            <w:rPr>
                              <w:sz w:val="32"/>
                              <w:szCs w:val="32"/>
                            </w:rPr>
                            <w:t xml:space="preserve"> </w:t>
                          </w:r>
                          <w:r w:rsidRPr="00EA3E35">
                            <w:rPr>
                              <w:b/>
                              <w:sz w:val="32"/>
                              <w:szCs w:val="32"/>
                            </w:rPr>
                            <w:t xml:space="preserve">Innovation, </w:t>
                          </w:r>
                          <w:smartTag w:uri="urn:schemas-microsoft-com:office:smarttags" w:element="place">
                            <w:r w:rsidRPr="00EA3E35">
                              <w:rPr>
                                <w:b/>
                                <w:sz w:val="32"/>
                                <w:szCs w:val="32"/>
                              </w:rPr>
                              <w:t>Opportunity</w:t>
                            </w:r>
                          </w:smartTag>
                          <w:r w:rsidRPr="00EA3E35">
                            <w:rPr>
                              <w:b/>
                              <w:sz w:val="32"/>
                              <w:szCs w:val="32"/>
                            </w:rPr>
                            <w:t>, Success</w:t>
                          </w:r>
                        </w:p>
                        <w:p w:rsidR="00936B21" w:rsidRDefault="00936B21"/>
                      </w:txbxContent>
                    </v:textbox>
                  </v:shape>
                </v:group>
              </v:group>
            </v:group>
          </v:group>
        </w:pict>
      </w:r>
      <w:r>
        <w:rPr>
          <w:noProof/>
          <w:lang w:eastAsia="en-AU"/>
        </w:rPr>
        <w:pict>
          <v:shape id="Picture 12" o:spid="_x0000_s1035" type="#_x0000_t75" style="position:absolute;margin-left:-9pt;margin-top:-18pt;width:541.45pt;height:199.65pt;z-index:251655680;visibility:visible" wrapcoords="-30 0 -30 21519 21600 21519 21600 0 -30 0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">
            <v:imagedata r:id="rId7" o:title=""/>
            <o:lock v:ext="edit" aspectratio="f"/>
            <w10:wrap type="through"/>
          </v:shape>
        </w:pict>
      </w:r>
      <w:r>
        <w:rPr>
          <w:noProof/>
          <w:lang w:eastAsia="en-A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6" type="#_x0000_t136" style="position:absolute;margin-left:160.05pt;margin-top:-56.4pt;width:197.8pt;height:36.75pt;z-index:251658752" fillcolor="black" strokecolor="#eaf1dd" strokeweight="1.25pt">
            <v:shadow on="t" color="#d6e3bc" offset="3pt" offset2="2pt"/>
            <v:textpath style="font-family:&quot;Andalus&quot;;font-weight:bold;v-text-kern:t" trim="t" fitpath="t" string="Informer"/>
          </v:shape>
        </w:pict>
      </w:r>
      <w:r>
        <w:t xml:space="preserve">                  </w:t>
      </w:r>
      <w:r>
        <w:rPr>
          <w:noProof/>
          <w:lang w:eastAsia="en-AU"/>
        </w:rPr>
        <w:pict>
          <v:shape id="Picture 1" o:spid="_x0000_s1037" type="#_x0000_t75" style="position:absolute;margin-left:41.05pt;margin-top:108.6pt;width:34.1pt;height:30.75pt;z-index:251654656;visibility:visible;mso-position-horizontal-relative:text;mso-position-vertical-relative:text" wrapcoords="-480 0 -480 21073 21600 21073 21600 0 -480 0">
            <v:imagedata r:id="rId8" o:title=""/>
            <w10:wrap type="through"/>
          </v:shape>
        </w:pict>
      </w:r>
      <w:r>
        <w:tab/>
      </w:r>
    </w:p>
    <w:p w:rsidR="00936B21" w:rsidRPr="00876823" w:rsidRDefault="00936B21" w:rsidP="003D3051">
      <w:pPr>
        <w:rPr>
          <w:i/>
        </w:rPr>
      </w:pPr>
    </w:p>
    <w:p w:rsidR="00936B21" w:rsidRDefault="00936B21" w:rsidP="003D3051">
      <w:r>
        <w:rPr>
          <w:noProof/>
          <w:lang w:eastAsia="en-AU"/>
        </w:rPr>
        <w:pict>
          <v:shape id="_x0000_s1038" type="#_x0000_t202" style="position:absolute;margin-left:128.85pt;margin-top:21.95pt;width:283.5pt;height:27.6pt;z-index:251659776" o:regroupid="5" stroked="f">
            <v:textbox>
              <w:txbxContent>
                <w:p w:rsidR="00936B21" w:rsidRDefault="00936B21">
                  <w:pPr>
                    <w:rPr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Term 3- Week 4, Tues  10</w:t>
                  </w:r>
                  <w:r w:rsidRPr="00044158">
                    <w:rPr>
                      <w:b/>
                      <w:sz w:val="32"/>
                      <w:szCs w:val="32"/>
                      <w:vertAlign w:val="superscript"/>
                    </w:rPr>
                    <w:t>th</w:t>
                  </w:r>
                  <w:r>
                    <w:rPr>
                      <w:b/>
                      <w:sz w:val="32"/>
                      <w:szCs w:val="32"/>
                    </w:rPr>
                    <w:t xml:space="preserve"> August,</w:t>
                  </w:r>
                  <w:r>
                    <w:rPr>
                      <w:sz w:val="32"/>
                      <w:szCs w:val="32"/>
                    </w:rPr>
                    <w:t xml:space="preserve"> 2010 2010</w:t>
                  </w:r>
                </w:p>
                <w:p w:rsidR="00936B21" w:rsidRDefault="00936B21">
                  <w:pPr>
                    <w:rPr>
                      <w:sz w:val="32"/>
                      <w:szCs w:val="32"/>
                    </w:rPr>
                  </w:pPr>
                </w:p>
                <w:p w:rsidR="00936B21" w:rsidRDefault="00936B21"/>
              </w:txbxContent>
            </v:textbox>
          </v:shape>
        </w:pict>
      </w:r>
    </w:p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Pr="00876823" w:rsidRDefault="00936B21" w:rsidP="003D3051">
      <w:pPr>
        <w:rPr>
          <w:sz w:val="20"/>
          <w:szCs w:val="20"/>
        </w:rPr>
      </w:pPr>
      <w:r>
        <w:t xml:space="preserve"> </w:t>
      </w:r>
    </w:p>
    <w:p w:rsidR="00936B21" w:rsidRPr="00876823" w:rsidRDefault="00936B21" w:rsidP="003D3051">
      <w:pPr>
        <w:rPr>
          <w:b/>
          <w:sz w:val="28"/>
          <w:szCs w:val="28"/>
        </w:rPr>
      </w:pPr>
    </w:p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6236BE">
      <w:pPr>
        <w:ind w:left="-284"/>
      </w:pPr>
      <w:r>
        <w:rPr>
          <w:noProof/>
          <w:lang w:eastAsia="en-AU"/>
        </w:rPr>
        <w:pict>
          <v:group id="_x0000_s1039" style="position:absolute;left:0;text-align:left;margin-left:-17.85pt;margin-top:-9pt;width:564.95pt;height:801.1pt;z-index:251656704" coordorigin="290,277" coordsize="11299,16022">
            <v:group id="_x0000_s1040" style="position:absolute;left:290;top:277;width:11299;height:11095" coordorigin="290,277" coordsize="11299,11095">
              <v:shape id="_x0000_s1041" type="#_x0000_t202" style="position:absolute;left:290;top:277;width:5498;height:11095" o:regroupid="4" stroked="f">
                <v:textbox style="mso-next-textbox:#_x0000_s1041">
                  <w:txbxContent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  <w:r w:rsidRPr="0091403B">
                        <w:rPr>
                          <w:b/>
                        </w:rPr>
                        <w:t>Education Week</w:t>
                      </w:r>
                      <w:r>
                        <w:t>: The Year of Learning for Sustainability.</w:t>
                      </w:r>
                    </w:p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  <w:r>
                        <w:t>Thank you to parents, students and teachers who contributed to our successful environmental initiatives last week. Congratulations to our junk construction winners, recipients of Love of Learning Awards and K/1 Emerald for their winning decorated recycle bin.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Pr="0085082E" w:rsidRDefault="00936B21" w:rsidP="00147C56">
                      <w:pPr>
                        <w:spacing w:after="0" w:line="240" w:lineRule="auto"/>
                        <w:outlineLvl w:val="0"/>
                        <w:rPr>
                          <w:b/>
                        </w:rPr>
                      </w:pPr>
                      <w:r w:rsidRPr="0085082E">
                        <w:rPr>
                          <w:b/>
                        </w:rPr>
                        <w:t>Staffing</w:t>
                      </w:r>
                    </w:p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  <w:r>
                        <w:t>Welcome back to Mrs Stubbs this week. We hope you enjoyed your holiday.</w:t>
                      </w:r>
                    </w:p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  <w:r>
                        <w:t>Best wishes everyone,</w:t>
                      </w:r>
                    </w:p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  <w:r>
                        <w:t>Lynne Wilson</w:t>
                      </w:r>
                    </w:p>
                    <w:p w:rsidR="00936B21" w:rsidRDefault="00936B21" w:rsidP="00147C56">
                      <w:pPr>
                        <w:spacing w:after="0" w:line="240" w:lineRule="auto"/>
                        <w:outlineLvl w:val="0"/>
                      </w:pPr>
                      <w:r>
                        <w:t>Principal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  <w:r>
                        <w:t>- - - - - - - - - - - - - - - - - - - - - - - - - - - - - - - - - - - - - - - - - - - -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b/>
                        </w:rPr>
                      </w:pPr>
                      <w:r>
                        <w:t xml:space="preserve">                          </w:t>
                      </w:r>
                      <w:r w:rsidRPr="005E7E5C">
                        <w:rPr>
                          <w:rFonts w:ascii="Gautami" w:hAnsi="Gautami" w:cs="Gautami"/>
                          <w:b/>
                        </w:rPr>
                        <w:t>Love of Learning Awards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b/>
                        </w:rPr>
                      </w:pP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KP      </w:t>
                      </w:r>
                      <w:r>
                        <w:rPr>
                          <w:rFonts w:ascii="Gautami" w:hAnsi="Gautami" w:cs="Gautami"/>
                        </w:rPr>
                        <w:t xml:space="preserve">   Noah Delaney                  Jessica Gannan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K/1E      Kitty Hewat   </w:t>
                      </w:r>
                      <w:r>
                        <w:rPr>
                          <w:rFonts w:ascii="Gautami" w:hAnsi="Gautami" w:cs="Gautami"/>
                        </w:rPr>
                        <w:t xml:space="preserve">                   </w:t>
                      </w:r>
                      <w:r w:rsidRPr="005E7E5C">
                        <w:rPr>
                          <w:rFonts w:ascii="Gautami" w:hAnsi="Gautami" w:cs="Gautami"/>
                        </w:rPr>
                        <w:t xml:space="preserve"> Alfred Ah Chong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1/2T      </w:t>
                      </w:r>
                      <w:r>
                        <w:rPr>
                          <w:rFonts w:ascii="Gautami" w:hAnsi="Gautami" w:cs="Gautami"/>
                        </w:rPr>
                        <w:t>Darcy Ryan-Trudgett        Maddison Delaney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2/3O     </w:t>
                      </w:r>
                      <w:r>
                        <w:rPr>
                          <w:rFonts w:ascii="Gautami" w:hAnsi="Gautami" w:cs="Gautami"/>
                        </w:rPr>
                        <w:t xml:space="preserve"> </w:t>
                      </w:r>
                      <w:r w:rsidRPr="005E7E5C">
                        <w:rPr>
                          <w:rFonts w:ascii="Gautami" w:hAnsi="Gautami" w:cs="Gautami"/>
                        </w:rPr>
                        <w:t>Ayan L</w:t>
                      </w:r>
                      <w:r>
                        <w:rPr>
                          <w:rFonts w:ascii="Gautami" w:hAnsi="Gautami" w:cs="Gautami"/>
                        </w:rPr>
                        <w:t xml:space="preserve">atif                         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3/4D      </w:t>
                      </w:r>
                      <w:r>
                        <w:rPr>
                          <w:rFonts w:ascii="Gautami" w:hAnsi="Gautami" w:cs="Gautami"/>
                        </w:rPr>
                        <w:t>Names not permitted for publication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4/5J      </w:t>
                      </w:r>
                      <w:r>
                        <w:rPr>
                          <w:rFonts w:ascii="Gautami" w:hAnsi="Gautami" w:cs="Gautami"/>
                        </w:rPr>
                        <w:t xml:space="preserve"> Raymond Sam                 </w:t>
                      </w:r>
                      <w:r w:rsidRPr="005E7E5C">
                        <w:rPr>
                          <w:rFonts w:ascii="Gautami" w:hAnsi="Gautami" w:cs="Gautami"/>
                        </w:rPr>
                        <w:t>Nuzhat Anjum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>5/6S      Annalise Helene</w:t>
                      </w:r>
                      <w:r>
                        <w:rPr>
                          <w:rFonts w:ascii="Gautami" w:hAnsi="Gautami" w:cs="Gautami"/>
                        </w:rPr>
                        <w:t xml:space="preserve">               </w:t>
                      </w:r>
                      <w:r w:rsidRPr="005E7E5C">
                        <w:rPr>
                          <w:rFonts w:ascii="Gautami" w:hAnsi="Gautami" w:cs="Gautami"/>
                        </w:rPr>
                        <w:t>Cody Zulic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5E7E5C">
                        <w:rPr>
                          <w:rFonts w:ascii="Gautami" w:hAnsi="Gautami" w:cs="Gautami"/>
                        </w:rPr>
                        <w:t xml:space="preserve">5/6R    </w:t>
                      </w:r>
                      <w:r>
                        <w:rPr>
                          <w:rFonts w:ascii="Gautami" w:hAnsi="Gautami" w:cs="Gautami"/>
                        </w:rPr>
                        <w:t xml:space="preserve">  Annalise Cucchiaro          </w:t>
                      </w:r>
                      <w:r w:rsidRPr="005E7E5C">
                        <w:rPr>
                          <w:rFonts w:ascii="Gautami" w:hAnsi="Gautami" w:cs="Gautami"/>
                        </w:rPr>
                        <w:t>Sauni Esau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b/>
                        </w:rPr>
                      </w:pPr>
                      <w:r>
                        <w:t xml:space="preserve">                         </w:t>
                      </w:r>
                      <w:r w:rsidRPr="005E7E5C">
                        <w:rPr>
                          <w:rFonts w:ascii="Gautami" w:hAnsi="Gautami" w:cs="Gautami"/>
                          <w:b/>
                        </w:rPr>
                        <w:t>Junk Construction Awards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b/>
                          <w:i/>
                        </w:rPr>
                      </w:pPr>
                      <w:r w:rsidRPr="0078678E">
                        <w:rPr>
                          <w:b/>
                          <w:i/>
                        </w:rPr>
                        <w:t xml:space="preserve">         Most original                          Use</w:t>
                      </w:r>
                      <w:r>
                        <w:rPr>
                          <w:b/>
                          <w:i/>
                        </w:rPr>
                        <w:t>d</w:t>
                      </w:r>
                      <w:r w:rsidRPr="0078678E">
                        <w:rPr>
                          <w:b/>
                          <w:i/>
                        </w:rPr>
                        <w:t xml:space="preserve"> the most variety of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b/>
                          <w:u w:val="single"/>
                        </w:rPr>
                      </w:pPr>
                      <w:r w:rsidRPr="0078678E">
                        <w:rPr>
                          <w:b/>
                          <w:i/>
                        </w:rPr>
                        <w:t xml:space="preserve">                                                               recycled materials</w:t>
                      </w:r>
                    </w:p>
                    <w:p w:rsidR="00936B21" w:rsidRPr="005E7E5C" w:rsidRDefault="00936B21" w:rsidP="00FE1931">
                      <w:pPr>
                        <w:spacing w:after="0" w:line="240" w:lineRule="auto"/>
                        <w:outlineLvl w:val="0"/>
                        <w:rPr>
                          <w:b/>
                          <w:u w:val="single"/>
                        </w:rPr>
                      </w:pP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>KP        W</w:t>
                      </w:r>
                      <w:r>
                        <w:rPr>
                          <w:rFonts w:ascii="Gautami" w:hAnsi="Gautami" w:cs="Gautami"/>
                        </w:rPr>
                        <w:t xml:space="preserve">illiam Davison             </w:t>
                      </w:r>
                      <w:r w:rsidRPr="0078678E">
                        <w:rPr>
                          <w:rFonts w:ascii="Gautami" w:hAnsi="Gautami" w:cs="Gautami"/>
                        </w:rPr>
                        <w:t>Tyra  Innes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 xml:space="preserve">K/1E     Lily </w:t>
                      </w:r>
                      <w:r>
                        <w:rPr>
                          <w:rFonts w:ascii="Gautami" w:hAnsi="Gautami" w:cs="Gautami"/>
                        </w:rPr>
                        <w:t>Stewart                    Chloe Wright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>
                        <w:rPr>
                          <w:rFonts w:ascii="Gautami" w:hAnsi="Gautami" w:cs="Gautami"/>
                        </w:rPr>
                        <w:t xml:space="preserve">1/2T      </w:t>
                      </w:r>
                      <w:smartTag w:uri="urn:schemas-microsoft-com:office:smarttags" w:element="place">
                        <w:smartTag w:uri="urn:schemas-microsoft-com:office:smarttags" w:element="City">
                          <w:r>
                            <w:rPr>
                              <w:rFonts w:ascii="Gautami" w:hAnsi="Gautami" w:cs="Gautami"/>
                            </w:rPr>
                            <w:t>Bell</w:t>
                          </w:r>
                        </w:smartTag>
                      </w:smartTag>
                      <w:r>
                        <w:rPr>
                          <w:rFonts w:ascii="Gautami" w:hAnsi="Gautami" w:cs="Gautami"/>
                        </w:rPr>
                        <w:t xml:space="preserve">-Kate Jagers            </w:t>
                      </w:r>
                      <w:r w:rsidRPr="0078678E">
                        <w:rPr>
                          <w:rFonts w:ascii="Gautami" w:hAnsi="Gautami" w:cs="Gautami"/>
                        </w:rPr>
                        <w:t>Darcy Ryan-Trudgett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>
                        <w:rPr>
                          <w:rFonts w:ascii="Gautami" w:hAnsi="Gautami" w:cs="Gautami"/>
                        </w:rPr>
                        <w:t xml:space="preserve">        </w:t>
                      </w:r>
                      <w:r w:rsidRPr="0078678E">
                        <w:rPr>
                          <w:rFonts w:ascii="Gautami" w:hAnsi="Gautami" w:cs="Gautami"/>
                        </w:rPr>
                        <w:t xml:space="preserve">    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>2/3O    Joel Be</w:t>
                      </w:r>
                      <w:r>
                        <w:rPr>
                          <w:rFonts w:ascii="Gautami" w:hAnsi="Gautami" w:cs="Gautami"/>
                        </w:rPr>
                        <w:t xml:space="preserve">nness                   </w:t>
                      </w:r>
                      <w:r w:rsidRPr="0078678E">
                        <w:rPr>
                          <w:rFonts w:ascii="Gautami" w:hAnsi="Gautami" w:cs="Gautami"/>
                        </w:rPr>
                        <w:t>Tyruss Vongphakdy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 xml:space="preserve">3/4D    </w:t>
                      </w:r>
                      <w:smartTag w:uri="urn:schemas-microsoft-com:office:smarttags" w:element="place">
                        <w:r w:rsidRPr="0078678E">
                          <w:rPr>
                            <w:rFonts w:ascii="Gautami" w:hAnsi="Gautami" w:cs="Gautami"/>
                          </w:rPr>
                          <w:t>Lachlan</w:t>
                        </w:r>
                      </w:smartTag>
                      <w:r>
                        <w:rPr>
                          <w:rFonts w:ascii="Gautami" w:hAnsi="Gautami" w:cs="Gautami"/>
                        </w:rPr>
                        <w:t xml:space="preserve"> Priestley             Bianca Gannan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>4/5J     Baile</w:t>
                      </w:r>
                      <w:r>
                        <w:rPr>
                          <w:rFonts w:ascii="Gautami" w:hAnsi="Gautami" w:cs="Gautami"/>
                        </w:rPr>
                        <w:t xml:space="preserve">y Gannan                </w:t>
                      </w:r>
                      <w:r w:rsidRPr="0078678E">
                        <w:rPr>
                          <w:rFonts w:ascii="Gautami" w:hAnsi="Gautami" w:cs="Gautami"/>
                        </w:rPr>
                        <w:t xml:space="preserve"> Ethan Rangaiya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 xml:space="preserve">5/6S    Chloe </w:t>
                      </w:r>
                      <w:r>
                        <w:rPr>
                          <w:rFonts w:ascii="Gautami" w:hAnsi="Gautami" w:cs="Gautami"/>
                        </w:rPr>
                        <w:t xml:space="preserve">Winter                    </w:t>
                      </w:r>
                      <w:r w:rsidRPr="0078678E">
                        <w:rPr>
                          <w:rFonts w:ascii="Gautami" w:hAnsi="Gautami" w:cs="Gautami"/>
                        </w:rPr>
                        <w:t>Tiffany Hewat</w:t>
                      </w:r>
                    </w:p>
                    <w:p w:rsidR="00936B21" w:rsidRPr="0078678E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</w:rPr>
                      </w:pPr>
                      <w:r w:rsidRPr="0078678E">
                        <w:rPr>
                          <w:rFonts w:ascii="Gautami" w:hAnsi="Gautami" w:cs="Gautami"/>
                        </w:rPr>
                        <w:t xml:space="preserve">5/6R    Shannen Prasad </w:t>
                      </w:r>
                      <w:r>
                        <w:rPr>
                          <w:rFonts w:ascii="Gautami" w:hAnsi="Gautami" w:cs="Gautami"/>
                        </w:rPr>
                        <w:t xml:space="preserve">             </w:t>
                      </w:r>
                      <w:r w:rsidRPr="0078678E">
                        <w:rPr>
                          <w:rFonts w:ascii="Gautami" w:hAnsi="Gautami" w:cs="Gautami"/>
                        </w:rPr>
                        <w:t xml:space="preserve">Annalise Cucchiaro     </w:t>
                      </w:r>
                    </w:p>
                    <w:p w:rsidR="00936B21" w:rsidRPr="00D155B5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Pr="00D155B5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</w:pPr>
                    </w:p>
                  </w:txbxContent>
                </v:textbox>
              </v:shape>
              <v:shape id="_x0000_s1042" type="#_x0000_t202" style="position:absolute;left:6175;top:277;width:5414;height:11095" o:regroupid="4">
                <v:textbox style="mso-next-textbox:#_x0000_s1042">
                  <w:txbxContent>
                    <w:p w:rsidR="00936B21" w:rsidRPr="00B2654E" w:rsidRDefault="00936B21" w:rsidP="00A26546">
                      <w:pPr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</w:t>
                      </w:r>
                      <w:r w:rsidRPr="00B2654E"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</w:t>
                      </w:r>
                      <w:r w:rsidRPr="00B2654E"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>Principal’s Awards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Hasan </w:t>
                      </w: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Ajmairy  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Varsha Raj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Annalise Helene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Tamara Michael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Janifar Sultana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Phillipa Mulholland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Ayan Latif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Maleah Mayol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Emily Sanders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Noah Delaney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Ethan Rangaiya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</w:t>
                      </w:r>
                      <w:r w:rsidRPr="00147C56">
                        <w:rPr>
                          <w:rFonts w:ascii="Gautami" w:hAnsi="Gautami" w:cs="Gautami"/>
                          <w:sz w:val="24"/>
                          <w:szCs w:val="24"/>
                        </w:rPr>
                        <w:t>Anthony Cucchiaro</w:t>
                      </w:r>
                    </w:p>
                    <w:p w:rsidR="00936B21" w:rsidRDefault="00936B21" w:rsidP="00FE1931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</w:p>
                    <w:p w:rsidR="00936B21" w:rsidRDefault="00936B21" w:rsidP="00B2654E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</w:pPr>
                      <w:r w:rsidRPr="004F11EA"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                          </w:t>
                      </w:r>
                      <w:r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 xml:space="preserve"> </w:t>
                      </w:r>
                      <w:r w:rsidRPr="00B2654E"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>Level 2</w:t>
                      </w:r>
                    </w:p>
                    <w:p w:rsidR="00936B21" w:rsidRDefault="00936B21" w:rsidP="00B2654E">
                      <w:pPr>
                        <w:spacing w:after="0"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</w:pPr>
                    </w:p>
                    <w:p w:rsidR="00936B21" w:rsidRDefault="00936B21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Tasmiea Basher               Johnathan Helene                                                                                       ……………………………………………………                     </w:t>
                      </w:r>
                    </w:p>
                    <w:p w:rsidR="00936B21" w:rsidRPr="005838E2" w:rsidRDefault="00936B21" w:rsidP="00FE1931">
                      <w:pPr>
                        <w:spacing w:line="240" w:lineRule="auto"/>
                        <w:outlineLvl w:val="0"/>
                        <w:rPr>
                          <w:rFonts w:ascii="Arial Rounded MT Bold" w:eastAsia="Gungsuh" w:hAnsi="Arial Rounded MT Bold" w:cs="Gautami"/>
                          <w:sz w:val="24"/>
                          <w:szCs w:val="24"/>
                        </w:rPr>
                      </w:pPr>
                      <w:r w:rsidRPr="005838E2">
                        <w:rPr>
                          <w:rFonts w:ascii="Arial Rounded MT Bold" w:eastAsia="Gungsuh" w:hAnsi="Arial Rounded MT Bold" w:cs="Gautami"/>
                          <w:sz w:val="24"/>
                          <w:szCs w:val="24"/>
                        </w:rPr>
                        <w:t xml:space="preserve">                  </w:t>
                      </w:r>
                      <w:r>
                        <w:rPr>
                          <w:rFonts w:ascii="Arial Rounded MT Bold" w:eastAsia="Gungsuh" w:hAnsi="Arial Rounded MT Bold" w:cs="Gautami"/>
                          <w:sz w:val="24"/>
                          <w:szCs w:val="24"/>
                        </w:rPr>
                        <w:t xml:space="preserve">   </w:t>
                      </w:r>
                      <w:r w:rsidRPr="005838E2">
                        <w:rPr>
                          <w:rFonts w:ascii="Arial Rounded MT Bold" w:eastAsia="Gungsuh" w:hAnsi="Arial Rounded MT Bold" w:cs="Gautami"/>
                          <w:sz w:val="24"/>
                          <w:szCs w:val="24"/>
                        </w:rPr>
                        <w:t>CYBER-SAFETY TIP</w:t>
                      </w:r>
                    </w:p>
                    <w:p w:rsidR="00936B21" w:rsidRDefault="00936B21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  </w:t>
                      </w:r>
                      <w:r w:rsidRPr="00CF3AF7">
                        <w:rPr>
                          <w:rFonts w:ascii="Gautami" w:hAnsi="Gautami" w:cs="Gautami"/>
                          <w:b/>
                          <w:sz w:val="24"/>
                          <w:szCs w:val="24"/>
                          <w:u w:val="single"/>
                        </w:rPr>
                        <w:t xml:space="preserve"> KEEP COMPUTERS OUT IN THE OPEN</w:t>
                      </w:r>
                    </w:p>
                    <w:p w:rsidR="00936B21" w:rsidRDefault="00936B21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 xml:space="preserve">Your child might think twice about looking at inappropriate websites and won’t be able to chat to their friends all night </w:t>
                      </w:r>
                      <w:r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>and neglect their homework if the computer is in an area where you can readily monitor.</w:t>
                      </w:r>
                    </w:p>
                    <w:p w:rsidR="00936B21" w:rsidRDefault="00936B21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</w:rPr>
                        <w:t>More cyber-safety tips at:</w:t>
                      </w:r>
                    </w:p>
                    <w:p w:rsidR="00936B21" w:rsidRDefault="00936B21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</w:pPr>
                      <w:hyperlink r:id="rId9" w:history="1">
                        <w:r w:rsidRPr="00A4385E">
                          <w:rPr>
                            <w:rStyle w:val="Hyperlink"/>
                            <w:rFonts w:ascii="Gautami" w:hAnsi="Gautami" w:cs="Gautami"/>
                            <w:sz w:val="24"/>
                            <w:szCs w:val="24"/>
                          </w:rPr>
                          <w:t>www.schools.nsw.edu.au/click</w:t>
                        </w:r>
                      </w:hyperlink>
                      <w:r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 xml:space="preserve">               </w:t>
                      </w:r>
                    </w:p>
                    <w:p w:rsidR="00936B21" w:rsidRPr="00CF3AF7" w:rsidRDefault="00936B21" w:rsidP="00FE1931">
                      <w:pPr>
                        <w:spacing w:line="240" w:lineRule="auto"/>
                        <w:outlineLvl w:val="0"/>
                        <w:rPr>
                          <w:rFonts w:ascii="Gautami" w:hAnsi="Gautami" w:cs="Gautami"/>
                          <w:b/>
                          <w:sz w:val="24"/>
                          <w:szCs w:val="24"/>
                          <w:u w:val="single"/>
                        </w:rPr>
                      </w:pPr>
                      <w:r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 xml:space="preserve">                               </w:t>
                      </w:r>
                      <w:r w:rsidRPr="00846039"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pict>
                          <v:shape id="_x0000_i1028" type="#_x0000_t75" style="width:142.5pt;height:84pt">
                            <v:imagedata r:id="rId10" o:title=""/>
                          </v:shape>
                        </w:pict>
                      </w:r>
                      <w:r>
                        <w:rPr>
                          <w:rFonts w:ascii="Gautami" w:hAnsi="Gautami" w:cs="Gautami"/>
                          <w:sz w:val="24"/>
                          <w:szCs w:val="24"/>
                          <w:u w:val="single"/>
                        </w:rPr>
                        <w:t xml:space="preserve">             </w:t>
                      </w:r>
                      <w:r w:rsidRPr="00CF3AF7">
                        <w:rPr>
                          <w:rFonts w:ascii="Gautami" w:hAnsi="Gautami" w:cs="Gautami"/>
                          <w:b/>
                          <w:sz w:val="24"/>
                          <w:szCs w:val="24"/>
                          <w:u w:val="single"/>
                        </w:rPr>
                        <w:t xml:space="preserve">                                                                 </w:t>
                      </w:r>
                    </w:p>
                  </w:txbxContent>
                </v:textbox>
              </v:shape>
            </v:group>
            <v:shape id="_x0000_s1043" type="#_x0000_t202" style="position:absolute;left:3639;top:12102;width:7950;height:4197" o:regroupid="4">
              <v:textbox style="mso-next-textbox:#_x0000_s1043">
                <w:txbxContent>
                  <w:p w:rsidR="00936B21" w:rsidRDefault="00936B21" w:rsidP="00997578">
                    <w:pPr>
                      <w:ind w:firstLine="210"/>
                      <w:rPr>
                        <w:rFonts w:ascii="Gautami" w:hAnsi="Gautami" w:cs="Gautami"/>
                        <w:sz w:val="24"/>
                        <w:szCs w:val="24"/>
                      </w:rPr>
                    </w:pPr>
                    <w:r>
                      <w:rPr>
                        <w:rFonts w:ascii="Gautami" w:hAnsi="Gautami" w:cs="Gautami"/>
                        <w:sz w:val="24"/>
                        <w:szCs w:val="24"/>
                      </w:rPr>
                      <w:t xml:space="preserve">                                              Head lice</w:t>
                    </w:r>
                  </w:p>
                  <w:p w:rsidR="00936B21" w:rsidRDefault="00936B21" w:rsidP="005F1DAF">
                    <w:pPr>
                      <w:rPr>
                        <w:rFonts w:ascii="Gautami" w:hAnsi="Gautami" w:cs="Gautami"/>
                        <w:sz w:val="24"/>
                        <w:szCs w:val="24"/>
                      </w:rPr>
                    </w:pPr>
                    <w:r>
                      <w:rPr>
                        <w:rFonts w:ascii="Gautami" w:hAnsi="Gautami" w:cs="Gautami"/>
                        <w:sz w:val="24"/>
                        <w:szCs w:val="24"/>
                      </w:rPr>
                      <w:t>Did you know? Anyone can catch head lice regardless of their age sex, or how clean their hair is.</w:t>
                    </w:r>
                  </w:p>
                  <w:p w:rsidR="00936B21" w:rsidRDefault="00936B21" w:rsidP="005F1DAF">
                    <w:pPr>
                      <w:ind w:firstLine="210"/>
                      <w:rPr>
                        <w:rFonts w:ascii="Gautami" w:hAnsi="Gautami" w:cs="Gautami"/>
                        <w:sz w:val="24"/>
                        <w:szCs w:val="24"/>
                      </w:rPr>
                    </w:pPr>
                    <w:r>
                      <w:rPr>
                        <w:rFonts w:ascii="Gautami" w:hAnsi="Gautami" w:cs="Gautami"/>
                        <w:sz w:val="24"/>
                        <w:szCs w:val="24"/>
                      </w:rPr>
                      <w:t>How can you get rid of head lice? Daily combing using white hair conditioner with a fine tooth comb is effective in getting rid of head lice and eggs {nits}</w:t>
                    </w:r>
                  </w:p>
                  <w:p w:rsidR="00936B21" w:rsidRDefault="00936B21" w:rsidP="005F1DAF">
                    <w:pPr>
                      <w:ind w:firstLine="210"/>
                      <w:rPr>
                        <w:rFonts w:ascii="Gautami" w:hAnsi="Gautami" w:cs="Gautami"/>
                        <w:sz w:val="24"/>
                        <w:szCs w:val="24"/>
                      </w:rPr>
                    </w:pPr>
                    <w:r>
                      <w:rPr>
                        <w:rFonts w:ascii="Gautami" w:hAnsi="Gautami" w:cs="Gautami"/>
                        <w:sz w:val="24"/>
                        <w:szCs w:val="24"/>
                      </w:rPr>
                      <w:t xml:space="preserve"> How can you reduce the spread of head lice?</w:t>
                    </w:r>
                  </w:p>
                  <w:p w:rsidR="00936B21" w:rsidRDefault="00936B21" w:rsidP="005F1DAF">
                    <w:pPr>
                      <w:rPr>
                        <w:rFonts w:ascii="Gautami" w:hAnsi="Gautami" w:cs="Gautami"/>
                        <w:sz w:val="24"/>
                        <w:szCs w:val="24"/>
                      </w:rPr>
                    </w:pPr>
                    <w:r>
                      <w:rPr>
                        <w:rFonts w:ascii="Gautami" w:hAnsi="Gautami" w:cs="Gautami"/>
                        <w:sz w:val="24"/>
                        <w:szCs w:val="24"/>
                      </w:rPr>
                      <w:t>* Regularly check hair   * Teach older children to check their own hair</w:t>
                    </w:r>
                  </w:p>
                  <w:p w:rsidR="00936B21" w:rsidRPr="005F1DAF" w:rsidRDefault="00936B21" w:rsidP="005F1DAF">
                    <w:pPr>
                      <w:rPr>
                        <w:rFonts w:ascii="Gautami" w:hAnsi="Gautami" w:cs="Gautami"/>
                        <w:sz w:val="24"/>
                        <w:szCs w:val="24"/>
                      </w:rPr>
                    </w:pPr>
                    <w:r>
                      <w:rPr>
                        <w:rFonts w:ascii="Gautami" w:hAnsi="Gautami" w:cs="Gautami"/>
                        <w:sz w:val="36"/>
                        <w:szCs w:val="36"/>
                      </w:rPr>
                      <w:t xml:space="preserve"> </w:t>
                    </w:r>
                    <w:hyperlink r:id="rId11" w:history="1">
                      <w:r w:rsidRPr="00A4385E">
                        <w:rPr>
                          <w:rStyle w:val="Hyperlink"/>
                          <w:rFonts w:ascii="Gautami" w:hAnsi="Gautami" w:cs="Gautami"/>
                          <w:sz w:val="24"/>
                          <w:szCs w:val="24"/>
                        </w:rPr>
                        <w:t>www.youtube.com/watch?v=RhmOMrP</w:t>
                      </w:r>
                    </w:hyperlink>
                    <w:r>
                      <w:rPr>
                        <w:rFonts w:ascii="Gautami" w:hAnsi="Gautami" w:cs="Gautami"/>
                        <w:sz w:val="24"/>
                        <w:szCs w:val="24"/>
                      </w:rPr>
                      <w:t xml:space="preserve">  {HEAD LICE VIDEO}</w:t>
                    </w:r>
                    <w:r>
                      <w:rPr>
                        <w:rFonts w:ascii="Gautami" w:hAnsi="Gautami" w:cs="Gautami"/>
                        <w:sz w:val="36"/>
                        <w:szCs w:val="36"/>
                      </w:rPr>
                      <w:t xml:space="preserve">        </w:t>
                    </w:r>
                  </w:p>
                  <w:p w:rsidR="00936B21" w:rsidRDefault="00936B21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936B21" w:rsidRDefault="00936B21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936B21" w:rsidRDefault="00936B21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</w:p>
                  <w:p w:rsidR="00936B21" w:rsidRPr="009A1EEA" w:rsidRDefault="00936B21">
                    <w:pPr>
                      <w:rPr>
                        <w:rFonts w:ascii="Gautami" w:hAnsi="Gautami" w:cs="Gautami"/>
                        <w:sz w:val="36"/>
                        <w:szCs w:val="36"/>
                      </w:rPr>
                    </w:pPr>
                    <w:r w:rsidRPr="009A1EEA">
                      <w:rPr>
                        <w:rFonts w:ascii="Gautami" w:hAnsi="Gautami" w:cs="Gautami"/>
                        <w:sz w:val="36"/>
                        <w:szCs w:val="36"/>
                      </w:rPr>
                      <w:t xml:space="preserve">                   </w:t>
                    </w:r>
                  </w:p>
                </w:txbxContent>
              </v:textbox>
            </v:shape>
          </v:group>
        </w:pict>
      </w:r>
      <w:r>
        <w:t xml:space="preserve">                               </w:t>
      </w:r>
    </w:p>
    <w:p w:rsidR="00936B21" w:rsidRDefault="00936B21" w:rsidP="00C00A4B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/>
    <w:p w:rsidR="00936B21" w:rsidRDefault="00936B21" w:rsidP="003D3051">
      <w:r>
        <w:rPr>
          <w:noProof/>
          <w:lang w:eastAsia="en-AU"/>
        </w:rPr>
        <w:pict>
          <v:shape id="Picture 20" o:spid="_x0000_s1044" type="#_x0000_t75" style="position:absolute;margin-left:-27.95pt;margin-top:11.2pt;width:148.35pt;height:222.75pt;z-index:251657728;visibility:visible">
            <v:imagedata r:id="rId12" o:title="" cropbottom="32614f" cropleft="3921f" cropright="49199f"/>
          </v:shape>
        </w:pict>
      </w:r>
    </w:p>
    <w:p w:rsidR="00936B21" w:rsidRDefault="00936B21" w:rsidP="003D3051"/>
    <w:p w:rsidR="00936B21" w:rsidRDefault="00936B21" w:rsidP="003D3051"/>
    <w:p w:rsidR="00936B21" w:rsidRDefault="00936B21" w:rsidP="003D3051"/>
    <w:p w:rsidR="00936B21" w:rsidRPr="00553A52" w:rsidRDefault="00936B21" w:rsidP="003D3051"/>
    <w:sectPr w:rsidR="00936B21" w:rsidRPr="00553A52" w:rsidSect="00697E8C">
      <w:pgSz w:w="11906" w:h="16838"/>
      <w:pgMar w:top="567" w:right="707" w:bottom="1440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6B21" w:rsidRDefault="00936B21" w:rsidP="003D3051">
      <w:pPr>
        <w:spacing w:after="0" w:line="240" w:lineRule="auto"/>
      </w:pPr>
      <w:r>
        <w:separator/>
      </w:r>
    </w:p>
  </w:endnote>
  <w:endnote w:type="continuationSeparator" w:id="1">
    <w:p w:rsidR="00936B21" w:rsidRDefault="00936B21" w:rsidP="003D30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autami">
    <w:panose1 w:val="02000500000000000000"/>
    <w:charset w:val="00"/>
    <w:family w:val="auto"/>
    <w:pitch w:val="variable"/>
    <w:sig w:usb0="002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6B21" w:rsidRDefault="00936B21" w:rsidP="003D3051">
      <w:pPr>
        <w:spacing w:after="0" w:line="240" w:lineRule="auto"/>
      </w:pPr>
      <w:r>
        <w:separator/>
      </w:r>
    </w:p>
  </w:footnote>
  <w:footnote w:type="continuationSeparator" w:id="1">
    <w:p w:rsidR="00936B21" w:rsidRDefault="00936B21" w:rsidP="003D305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attachedTemplate r:id="rId1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30BAC"/>
    <w:rsid w:val="0000463C"/>
    <w:rsid w:val="0003110E"/>
    <w:rsid w:val="00044158"/>
    <w:rsid w:val="00050BE7"/>
    <w:rsid w:val="0007518F"/>
    <w:rsid w:val="000A5A1E"/>
    <w:rsid w:val="000B43F8"/>
    <w:rsid w:val="000C04EE"/>
    <w:rsid w:val="000D677B"/>
    <w:rsid w:val="000E3779"/>
    <w:rsid w:val="000E580A"/>
    <w:rsid w:val="00147C56"/>
    <w:rsid w:val="00163719"/>
    <w:rsid w:val="001B773C"/>
    <w:rsid w:val="001F651D"/>
    <w:rsid w:val="001F65B8"/>
    <w:rsid w:val="002010C0"/>
    <w:rsid w:val="00204DC3"/>
    <w:rsid w:val="00230CAD"/>
    <w:rsid w:val="002342FC"/>
    <w:rsid w:val="00251F45"/>
    <w:rsid w:val="00252C17"/>
    <w:rsid w:val="00266BD6"/>
    <w:rsid w:val="00276023"/>
    <w:rsid w:val="0028407E"/>
    <w:rsid w:val="002D2E6B"/>
    <w:rsid w:val="002F1E48"/>
    <w:rsid w:val="003177AF"/>
    <w:rsid w:val="00366009"/>
    <w:rsid w:val="003712B9"/>
    <w:rsid w:val="003B7371"/>
    <w:rsid w:val="003D3051"/>
    <w:rsid w:val="003E0542"/>
    <w:rsid w:val="004348C8"/>
    <w:rsid w:val="0044705B"/>
    <w:rsid w:val="00467851"/>
    <w:rsid w:val="004822BC"/>
    <w:rsid w:val="00487CA6"/>
    <w:rsid w:val="004973DF"/>
    <w:rsid w:val="004C28C7"/>
    <w:rsid w:val="004F11EA"/>
    <w:rsid w:val="005066B0"/>
    <w:rsid w:val="00514C73"/>
    <w:rsid w:val="00553A52"/>
    <w:rsid w:val="005838E2"/>
    <w:rsid w:val="0059407C"/>
    <w:rsid w:val="005A4E79"/>
    <w:rsid w:val="005E7E5C"/>
    <w:rsid w:val="005F1DAF"/>
    <w:rsid w:val="005F273D"/>
    <w:rsid w:val="00602A8B"/>
    <w:rsid w:val="00605D0A"/>
    <w:rsid w:val="00614E11"/>
    <w:rsid w:val="006236BE"/>
    <w:rsid w:val="00633108"/>
    <w:rsid w:val="00651814"/>
    <w:rsid w:val="0065702E"/>
    <w:rsid w:val="00657BE0"/>
    <w:rsid w:val="00675000"/>
    <w:rsid w:val="00697E8C"/>
    <w:rsid w:val="006B0F2B"/>
    <w:rsid w:val="006D0B7A"/>
    <w:rsid w:val="006E2409"/>
    <w:rsid w:val="006E463A"/>
    <w:rsid w:val="0071174F"/>
    <w:rsid w:val="00740730"/>
    <w:rsid w:val="00771CD7"/>
    <w:rsid w:val="00772BD7"/>
    <w:rsid w:val="007820AF"/>
    <w:rsid w:val="00783A00"/>
    <w:rsid w:val="0078678E"/>
    <w:rsid w:val="007B0A9E"/>
    <w:rsid w:val="00843C08"/>
    <w:rsid w:val="00846039"/>
    <w:rsid w:val="00847789"/>
    <w:rsid w:val="0085082E"/>
    <w:rsid w:val="00856076"/>
    <w:rsid w:val="00876823"/>
    <w:rsid w:val="008968D6"/>
    <w:rsid w:val="008A09CF"/>
    <w:rsid w:val="008A783B"/>
    <w:rsid w:val="008C23D2"/>
    <w:rsid w:val="008C2FA5"/>
    <w:rsid w:val="008D778F"/>
    <w:rsid w:val="008E4832"/>
    <w:rsid w:val="0091403B"/>
    <w:rsid w:val="00920A8F"/>
    <w:rsid w:val="009279C6"/>
    <w:rsid w:val="00936B21"/>
    <w:rsid w:val="0095173A"/>
    <w:rsid w:val="0095661A"/>
    <w:rsid w:val="00984B3A"/>
    <w:rsid w:val="00986E99"/>
    <w:rsid w:val="00997578"/>
    <w:rsid w:val="009A1EEA"/>
    <w:rsid w:val="009A3360"/>
    <w:rsid w:val="009C16E7"/>
    <w:rsid w:val="009D28AF"/>
    <w:rsid w:val="009E5721"/>
    <w:rsid w:val="009F0CD7"/>
    <w:rsid w:val="009F6A2B"/>
    <w:rsid w:val="00A00AC5"/>
    <w:rsid w:val="00A05E38"/>
    <w:rsid w:val="00A21285"/>
    <w:rsid w:val="00A26546"/>
    <w:rsid w:val="00A30BAC"/>
    <w:rsid w:val="00A41A08"/>
    <w:rsid w:val="00A4385E"/>
    <w:rsid w:val="00A45D6B"/>
    <w:rsid w:val="00A47A7C"/>
    <w:rsid w:val="00A8392C"/>
    <w:rsid w:val="00AA1B15"/>
    <w:rsid w:val="00AD46F7"/>
    <w:rsid w:val="00AF5C69"/>
    <w:rsid w:val="00B2495F"/>
    <w:rsid w:val="00B2654E"/>
    <w:rsid w:val="00B62D4A"/>
    <w:rsid w:val="00B74F53"/>
    <w:rsid w:val="00B8004D"/>
    <w:rsid w:val="00BD3C16"/>
    <w:rsid w:val="00BF6013"/>
    <w:rsid w:val="00C00A4B"/>
    <w:rsid w:val="00C31ADA"/>
    <w:rsid w:val="00C34F29"/>
    <w:rsid w:val="00C4356E"/>
    <w:rsid w:val="00C76A45"/>
    <w:rsid w:val="00C76BF9"/>
    <w:rsid w:val="00C94228"/>
    <w:rsid w:val="00CC0D5E"/>
    <w:rsid w:val="00CD503D"/>
    <w:rsid w:val="00CF3AF7"/>
    <w:rsid w:val="00D155B5"/>
    <w:rsid w:val="00D3251D"/>
    <w:rsid w:val="00D325C7"/>
    <w:rsid w:val="00D74301"/>
    <w:rsid w:val="00D81228"/>
    <w:rsid w:val="00D81581"/>
    <w:rsid w:val="00E069FE"/>
    <w:rsid w:val="00E36C37"/>
    <w:rsid w:val="00E873A4"/>
    <w:rsid w:val="00EA3E35"/>
    <w:rsid w:val="00ED307F"/>
    <w:rsid w:val="00ED623B"/>
    <w:rsid w:val="00EE629A"/>
    <w:rsid w:val="00F03C86"/>
    <w:rsid w:val="00F606DE"/>
    <w:rsid w:val="00F64C73"/>
    <w:rsid w:val="00F657EE"/>
    <w:rsid w:val="00F87D63"/>
    <w:rsid w:val="00FA0C10"/>
    <w:rsid w:val="00FD1B2B"/>
    <w:rsid w:val="00FE1931"/>
    <w:rsid w:val="00FE4F8C"/>
    <w:rsid w:val="00FE63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ity"/>
  <w:smartTagType w:namespaceuri="urn:schemas-microsoft-com:office:smarttags" w:name="address"/>
  <w:smartTagType w:namespaceuri="urn:schemas-microsoft-com:office:smarttags" w:name="Street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place"/>
  <w:shapeDefaults>
    <o:shapedefaults v:ext="edit" spidmax="10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0CAD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97E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97E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99"/>
    <w:qFormat/>
    <w:rsid w:val="00697E8C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uiPriority w:val="99"/>
    <w:semiHidden/>
    <w:rsid w:val="003D30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D3051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3D30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3D3051"/>
    <w:rPr>
      <w:rFonts w:cs="Times New Roman"/>
    </w:rPr>
  </w:style>
  <w:style w:type="character" w:styleId="Hyperlink">
    <w:name w:val="Hyperlink"/>
    <w:basedOn w:val="DefaultParagraphFont"/>
    <w:uiPriority w:val="99"/>
    <w:rsid w:val="0028407E"/>
    <w:rPr>
      <w:rFonts w:cs="Times New Roman"/>
      <w:color w:val="0000FF"/>
      <w:u w:val="single"/>
    </w:rPr>
  </w:style>
  <w:style w:type="paragraph" w:styleId="NoSpacing">
    <w:name w:val="No Spacing"/>
    <w:uiPriority w:val="99"/>
    <w:qFormat/>
    <w:rsid w:val="006D0B7A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www.youtube.com/watch?v=RhmOMrP" TargetMode="External"/><Relationship Id="rId5" Type="http://schemas.openxmlformats.org/officeDocument/2006/relationships/endnotes" Target="endnotes.xml"/><Relationship Id="rId10" Type="http://schemas.openxmlformats.org/officeDocument/2006/relationships/image" Target="media/image4.wmf"/><Relationship Id="rId4" Type="http://schemas.openxmlformats.org/officeDocument/2006/relationships/footnotes" Target="footnotes.xml"/><Relationship Id="rId9" Type="http://schemas.openxmlformats.org/officeDocument/2006/relationships/hyperlink" Target="http://www.schools.nsw.edu.au/click" TargetMode="External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ylie.farah\Desktop\Informer%20new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Informer new</Template>
  <TotalTime>47</TotalTime>
  <Pages>2</Pages>
  <Words>15</Words>
  <Characters>92</Characters>
  <Application>Microsoft Office Outlook</Application>
  <DocSecurity>0</DocSecurity>
  <Lines>0</Lines>
  <Paragraphs>0</Paragraphs>
  <ScaleCrop>false</ScaleCrop>
  <Company>DET NSW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</dc:title>
  <dc:subject/>
  <dc:creator>KYLIE FARAH</dc:creator>
  <cp:keywords/>
  <dc:description/>
  <cp:lastModifiedBy>DET User</cp:lastModifiedBy>
  <cp:revision>2</cp:revision>
  <cp:lastPrinted>2010-08-09T02:46:00Z</cp:lastPrinted>
  <dcterms:created xsi:type="dcterms:W3CDTF">2010-08-10T02:01:00Z</dcterms:created>
  <dcterms:modified xsi:type="dcterms:W3CDTF">2010-08-10T02:01:00Z</dcterms:modified>
</cp:coreProperties>
</file>