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5BC4" w:rsidRDefault="002E5BC4" w:rsidP="00C73D68">
      <w:r>
        <w:rPr>
          <w:noProof/>
          <w:lang w:eastAsia="en-AU"/>
        </w:rPr>
        <w:pict>
          <v:group id="_x0000_s1026" style="position:absolute;margin-left:-.95pt;margin-top:1.4pt;width:528.75pt;height:610.75pt;z-index:251660800" coordorigin="690,4378" coordsize="10575,12215">
            <v:shapetype id="_x0000_t202" coordsize="21600,21600" o:spt="202" path="m,l,21600r21600,l21600,xe">
              <v:stroke joinstyle="miter"/>
              <v:path gradientshapeok="t" o:connecttype="rect"/>
            </v:shapetype>
            <v:shape id="_x0000_s1027" type="#_x0000_t202" style="position:absolute;left:690;top:16158;width:10575;height:435">
              <v:textbox style="mso-next-textbox:#_x0000_s1027">
                <w:txbxContent>
                  <w:p w:rsidR="002E5BC4" w:rsidRPr="00772BD7" w:rsidRDefault="002E5BC4" w:rsidP="00772BD7">
                    <w:pPr>
                      <w:jc w:val="center"/>
                    </w:pPr>
                    <w:r w:rsidRPr="00772BD7">
                      <w:t>High Quality Education for Future Success</w:t>
                    </w:r>
                  </w:p>
                </w:txbxContent>
              </v:textbox>
            </v:shape>
            <v:group id="_x0000_s1028" style="position:absolute;left:690;top:4378;width:10575;height:11613" coordorigin="690,4378" coordsize="10575,11613">
              <v:shape id="_x0000_s1029" type="#_x0000_t202" style="position:absolute;left:7866;top:6286;width:3399;height:9705" o:regroupid="6">
                <v:textbox style="mso-next-textbox:#_x0000_s1029">
                  <w:txbxContent>
                    <w:p w:rsidR="002E5BC4" w:rsidRPr="003B7371" w:rsidRDefault="002E5BC4"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2E5BC4" w:rsidRPr="0014664B" w:rsidRDefault="002E5BC4" w:rsidP="0014664B">
                      <w:pPr>
                        <w:pStyle w:val="NoSpacing"/>
                        <w:jc w:val="center"/>
                        <w:rPr>
                          <w:rFonts w:ascii="Gautami" w:hAnsi="Gautami" w:cs="Gautami"/>
                        </w:rPr>
                      </w:pPr>
                    </w:p>
                    <w:p w:rsidR="002E5BC4" w:rsidRPr="0014664B" w:rsidRDefault="002E5BC4" w:rsidP="0014664B">
                      <w:pPr>
                        <w:pStyle w:val="NoSpacing"/>
                        <w:jc w:val="center"/>
                        <w:rPr>
                          <w:rFonts w:ascii="Gautami" w:hAnsi="Gautami" w:cs="Gautami"/>
                          <w:b/>
                        </w:rPr>
                      </w:pPr>
                      <w:r w:rsidRPr="0014664B">
                        <w:rPr>
                          <w:rFonts w:ascii="Gautami" w:hAnsi="Gautami" w:cs="Gautami"/>
                          <w:b/>
                        </w:rPr>
                        <w:t>This Week:</w:t>
                      </w:r>
                    </w:p>
                    <w:p w:rsidR="002E5BC4" w:rsidRPr="0014664B" w:rsidRDefault="002E5BC4" w:rsidP="0014664B">
                      <w:pPr>
                        <w:pStyle w:val="NoSpacing"/>
                        <w:jc w:val="center"/>
                        <w:rPr>
                          <w:rFonts w:ascii="Gautami" w:hAnsi="Gautami" w:cs="Gautami"/>
                        </w:rPr>
                      </w:pPr>
                    </w:p>
                    <w:p w:rsidR="002E5BC4" w:rsidRPr="0014664B" w:rsidRDefault="002E5BC4" w:rsidP="0014664B">
                      <w:pPr>
                        <w:pStyle w:val="NoSpacing"/>
                        <w:jc w:val="center"/>
                        <w:rPr>
                          <w:rFonts w:ascii="Gautami" w:hAnsi="Gautami" w:cs="Gautami"/>
                        </w:rPr>
                      </w:pPr>
                      <w:r w:rsidRPr="0014664B">
                        <w:rPr>
                          <w:rFonts w:ascii="Gautami" w:hAnsi="Gautami" w:cs="Gautami"/>
                        </w:rPr>
                        <w:t>WEEK 3</w:t>
                      </w:r>
                    </w:p>
                    <w:p w:rsidR="002E5BC4" w:rsidRDefault="002E5BC4" w:rsidP="0014664B">
                      <w:pPr>
                        <w:pStyle w:val="NoSpacing"/>
                        <w:jc w:val="center"/>
                        <w:rPr>
                          <w:rFonts w:ascii="Gautami" w:hAnsi="Gautami" w:cs="Gautami"/>
                          <w:i/>
                        </w:rPr>
                      </w:pPr>
                    </w:p>
                    <w:p w:rsidR="002E5BC4" w:rsidRPr="0014664B" w:rsidRDefault="002E5BC4" w:rsidP="0014664B">
                      <w:pPr>
                        <w:pStyle w:val="NoSpacing"/>
                        <w:jc w:val="center"/>
                        <w:rPr>
                          <w:rFonts w:ascii="Gautami" w:hAnsi="Gautami" w:cs="Gautami"/>
                          <w:b/>
                          <w:u w:val="single"/>
                        </w:rPr>
                      </w:pPr>
                      <w:r w:rsidRPr="0014664B">
                        <w:rPr>
                          <w:rFonts w:ascii="Gautami" w:hAnsi="Gautami" w:cs="Gautami"/>
                          <w:b/>
                          <w:u w:val="single"/>
                        </w:rPr>
                        <w:t>Tuesday 8</w:t>
                      </w:r>
                      <w:r w:rsidRPr="0014664B">
                        <w:rPr>
                          <w:rFonts w:ascii="Gautami" w:hAnsi="Gautami" w:cs="Gautami"/>
                          <w:b/>
                          <w:u w:val="single"/>
                          <w:vertAlign w:val="superscript"/>
                        </w:rPr>
                        <w:t>th</w:t>
                      </w:r>
                      <w:r w:rsidRPr="0014664B">
                        <w:rPr>
                          <w:rFonts w:ascii="Gautami" w:hAnsi="Gautami" w:cs="Gautami"/>
                          <w:b/>
                          <w:u w:val="single"/>
                        </w:rPr>
                        <w:t xml:space="preserve"> February</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r>
                        <w:rPr>
                          <w:rFonts w:ascii="Gautami" w:hAnsi="Gautami" w:cs="Gautami"/>
                          <w:i/>
                        </w:rPr>
                        <w:t>Cricket Clinic</w:t>
                      </w:r>
                    </w:p>
                    <w:p w:rsidR="002E5BC4" w:rsidRDefault="002E5BC4" w:rsidP="0014664B">
                      <w:pPr>
                        <w:pStyle w:val="NoSpacing"/>
                        <w:jc w:val="center"/>
                        <w:rPr>
                          <w:rFonts w:ascii="Gautami" w:hAnsi="Gautami" w:cs="Gautami"/>
                          <w:i/>
                        </w:rPr>
                      </w:pPr>
                      <w:r>
                        <w:rPr>
                          <w:rFonts w:ascii="Gautami" w:hAnsi="Gautami" w:cs="Gautami"/>
                          <w:i/>
                        </w:rPr>
                        <w:t>Years 3-6</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p>
                    <w:p w:rsidR="002E5BC4" w:rsidRPr="0014664B" w:rsidRDefault="002E5BC4" w:rsidP="0014664B">
                      <w:pPr>
                        <w:pStyle w:val="NoSpacing"/>
                        <w:jc w:val="center"/>
                        <w:rPr>
                          <w:rFonts w:ascii="Gautami" w:hAnsi="Gautami" w:cs="Gautami"/>
                          <w:b/>
                          <w:u w:val="single"/>
                        </w:rPr>
                      </w:pPr>
                      <w:r w:rsidRPr="0014664B">
                        <w:rPr>
                          <w:rFonts w:ascii="Gautami" w:hAnsi="Gautami" w:cs="Gautami"/>
                          <w:b/>
                          <w:u w:val="single"/>
                        </w:rPr>
                        <w:t>Friday 11</w:t>
                      </w:r>
                      <w:r w:rsidRPr="0014664B">
                        <w:rPr>
                          <w:rFonts w:ascii="Gautami" w:hAnsi="Gautami" w:cs="Gautami"/>
                          <w:b/>
                          <w:u w:val="single"/>
                          <w:vertAlign w:val="superscript"/>
                        </w:rPr>
                        <w:t>th</w:t>
                      </w:r>
                      <w:r w:rsidRPr="0014664B">
                        <w:rPr>
                          <w:rFonts w:ascii="Gautami" w:hAnsi="Gautami" w:cs="Gautami"/>
                          <w:b/>
                          <w:u w:val="single"/>
                        </w:rPr>
                        <w:t xml:space="preserve"> February</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smartTag w:uri="urn:schemas-microsoft-com:office:smarttags" w:element="PlaceName">
                        <w:smartTag w:uri="urn:schemas-microsoft-com:office:smarttags" w:element="place">
                          <w:smartTag w:uri="urn:schemas-microsoft-com:office:smarttags" w:element="PlaceName">
                            <w:r>
                              <w:rPr>
                                <w:rFonts w:ascii="Gautami" w:hAnsi="Gautami" w:cs="Gautami"/>
                                <w:i/>
                              </w:rPr>
                              <w:t>Whole</w:t>
                            </w:r>
                          </w:smartTag>
                          <w:r>
                            <w:rPr>
                              <w:rFonts w:ascii="Gautami" w:hAnsi="Gautami" w:cs="Gautami"/>
                              <w:i/>
                            </w:rPr>
                            <w:t xml:space="preserve"> </w:t>
                          </w:r>
                          <w:smartTag w:uri="urn:schemas-microsoft-com:office:smarttags" w:element="PlaceType">
                            <w:r>
                              <w:rPr>
                                <w:rFonts w:ascii="Gautami" w:hAnsi="Gautami" w:cs="Gautami"/>
                                <w:i/>
                              </w:rPr>
                              <w:t>School</w:t>
                            </w:r>
                          </w:smartTag>
                        </w:smartTag>
                      </w:smartTag>
                      <w:r>
                        <w:rPr>
                          <w:rFonts w:ascii="Gautami" w:hAnsi="Gautami" w:cs="Gautami"/>
                          <w:i/>
                        </w:rPr>
                        <w:t xml:space="preserve"> Assembly</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r>
                        <w:rPr>
                          <w:rFonts w:ascii="Gautami" w:hAnsi="Gautami" w:cs="Gautami"/>
                          <w:i/>
                        </w:rPr>
                        <w:t>9.15 am</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r>
                        <w:rPr>
                          <w:rFonts w:ascii="Gautami" w:hAnsi="Gautami" w:cs="Gautami"/>
                          <w:i/>
                        </w:rPr>
                        <w:t>All welcome</w:t>
                      </w:r>
                    </w:p>
                    <w:p w:rsidR="002E5BC4" w:rsidRDefault="002E5BC4" w:rsidP="0014664B">
                      <w:pPr>
                        <w:pStyle w:val="NoSpacing"/>
                        <w:jc w:val="center"/>
                        <w:rPr>
                          <w:rFonts w:ascii="Gautami" w:hAnsi="Gautami" w:cs="Gautami"/>
                          <w:i/>
                        </w:rPr>
                      </w:pPr>
                    </w:p>
                    <w:p w:rsidR="002E5BC4" w:rsidRPr="0014664B" w:rsidRDefault="002E5BC4" w:rsidP="0014664B">
                      <w:pPr>
                        <w:pStyle w:val="NoSpacing"/>
                        <w:jc w:val="center"/>
                        <w:rPr>
                          <w:rFonts w:ascii="Gautami" w:hAnsi="Gautami" w:cs="Gautami"/>
                          <w:b/>
                        </w:rPr>
                      </w:pPr>
                      <w:r w:rsidRPr="0014664B">
                        <w:rPr>
                          <w:rFonts w:ascii="Gautami" w:hAnsi="Gautami" w:cs="Gautami"/>
                          <w:b/>
                        </w:rPr>
                        <w:t>Next Week:</w:t>
                      </w:r>
                    </w:p>
                    <w:p w:rsidR="002E5BC4" w:rsidRPr="0014664B" w:rsidRDefault="002E5BC4" w:rsidP="0014664B">
                      <w:pPr>
                        <w:pStyle w:val="NoSpacing"/>
                        <w:jc w:val="center"/>
                        <w:rPr>
                          <w:rFonts w:ascii="Gautami" w:hAnsi="Gautami" w:cs="Gautami"/>
                        </w:rPr>
                      </w:pPr>
                    </w:p>
                    <w:p w:rsidR="002E5BC4" w:rsidRPr="0014664B" w:rsidRDefault="002E5BC4" w:rsidP="0014664B">
                      <w:pPr>
                        <w:pStyle w:val="NoSpacing"/>
                        <w:jc w:val="center"/>
                        <w:rPr>
                          <w:rFonts w:ascii="Gautami" w:hAnsi="Gautami" w:cs="Gautami"/>
                        </w:rPr>
                      </w:pPr>
                      <w:r w:rsidRPr="0014664B">
                        <w:rPr>
                          <w:rFonts w:ascii="Gautami" w:hAnsi="Gautami" w:cs="Gautami"/>
                        </w:rPr>
                        <w:t>WEEK 4</w:t>
                      </w:r>
                    </w:p>
                    <w:p w:rsidR="002E5BC4" w:rsidRDefault="002E5BC4" w:rsidP="0014664B">
                      <w:pPr>
                        <w:pStyle w:val="NoSpacing"/>
                        <w:jc w:val="center"/>
                        <w:rPr>
                          <w:rFonts w:ascii="Gautami" w:hAnsi="Gautami" w:cs="Gautami"/>
                          <w:i/>
                        </w:rPr>
                      </w:pPr>
                    </w:p>
                    <w:p w:rsidR="002E5BC4" w:rsidRPr="0014664B" w:rsidRDefault="002E5BC4" w:rsidP="0014664B">
                      <w:pPr>
                        <w:pStyle w:val="NoSpacing"/>
                        <w:jc w:val="center"/>
                        <w:rPr>
                          <w:rFonts w:ascii="Gautami" w:hAnsi="Gautami" w:cs="Gautami"/>
                          <w:b/>
                          <w:u w:val="single"/>
                        </w:rPr>
                      </w:pPr>
                      <w:r>
                        <w:rPr>
                          <w:rFonts w:ascii="Gautami" w:hAnsi="Gautami" w:cs="Gautami"/>
                          <w:b/>
                          <w:u w:val="single"/>
                        </w:rPr>
                        <w:t>Thursday 17</w:t>
                      </w:r>
                      <w:r w:rsidRPr="0014664B">
                        <w:rPr>
                          <w:rFonts w:ascii="Gautami" w:hAnsi="Gautami" w:cs="Gautami"/>
                          <w:b/>
                          <w:u w:val="single"/>
                          <w:vertAlign w:val="superscript"/>
                        </w:rPr>
                        <w:t>th</w:t>
                      </w:r>
                      <w:r>
                        <w:rPr>
                          <w:rFonts w:ascii="Gautami" w:hAnsi="Gautami" w:cs="Gautami"/>
                          <w:b/>
                          <w:u w:val="single"/>
                        </w:rPr>
                        <w:t xml:space="preserve"> February</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r>
                        <w:rPr>
                          <w:rFonts w:ascii="Gautami" w:hAnsi="Gautami" w:cs="Gautami"/>
                          <w:i/>
                        </w:rPr>
                        <w:t>Mufti Day – Coin donation for</w:t>
                      </w:r>
                    </w:p>
                    <w:p w:rsidR="002E5BC4" w:rsidRDefault="002E5BC4" w:rsidP="0014664B">
                      <w:pPr>
                        <w:pStyle w:val="NoSpacing"/>
                        <w:jc w:val="center"/>
                        <w:rPr>
                          <w:rFonts w:ascii="Gautami" w:hAnsi="Gautami" w:cs="Gautami"/>
                          <w:i/>
                        </w:rPr>
                      </w:pPr>
                    </w:p>
                    <w:p w:rsidR="002E5BC4" w:rsidRDefault="002E5BC4" w:rsidP="0014664B">
                      <w:pPr>
                        <w:pStyle w:val="NoSpacing"/>
                        <w:jc w:val="center"/>
                        <w:rPr>
                          <w:rFonts w:ascii="Gautami" w:hAnsi="Gautami" w:cs="Gautami"/>
                          <w:i/>
                        </w:rPr>
                      </w:pPr>
                      <w:smartTag w:uri="urn:schemas-microsoft-com:office:smarttags" w:element="State">
                        <w:smartTag w:uri="urn:schemas-microsoft-com:office:smarttags" w:element="place">
                          <w:r>
                            <w:rPr>
                              <w:rFonts w:ascii="Gautami" w:hAnsi="Gautami" w:cs="Gautami"/>
                              <w:i/>
                            </w:rPr>
                            <w:t>Queensland</w:t>
                          </w:r>
                        </w:smartTag>
                      </w:smartTag>
                      <w:r>
                        <w:rPr>
                          <w:rFonts w:ascii="Gautami" w:hAnsi="Gautami" w:cs="Gautami"/>
                          <w:i/>
                        </w:rPr>
                        <w:t xml:space="preserve"> floods.</w:t>
                      </w:r>
                    </w:p>
                    <w:p w:rsidR="002E5BC4" w:rsidRPr="003B7371" w:rsidRDefault="002E5BC4" w:rsidP="008968D6">
                      <w:pPr>
                        <w:pStyle w:val="NoSpacing"/>
                        <w:rPr>
                          <w:rFonts w:ascii="Gautami" w:hAnsi="Gautami" w:cs="Gautami"/>
                          <w:i/>
                        </w:rPr>
                      </w:pPr>
                    </w:p>
                    <w:p w:rsidR="002E5BC4" w:rsidRDefault="002E5BC4" w:rsidP="00E069FE">
                      <w:pPr>
                        <w:pStyle w:val="NoSpacing"/>
                        <w:jc w:val="center"/>
                      </w:pPr>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style="width:69pt;height:55.5pt;visibility:visible">
                            <v:imagedata r:id="rId7" o:title=""/>
                          </v:shape>
                        </w:pict>
                      </w:r>
                    </w:p>
                  </w:txbxContent>
                </v:textbox>
              </v:shape>
              <v:group id="_x0000_s1030" style="position:absolute;left:690;top:4378;width:10575;height:11613" coordorigin="690,4378" coordsize="10575,11613">
                <v:shape id="_x0000_s1031" type="#_x0000_t202" style="position:absolute;left:690;top:6287;width:6720;height:9704" o:regroupid="7">
                  <v:textbox style="mso-next-textbox:#_x0000_s1031">
                    <w:txbxContent>
                      <w:p w:rsidR="002E5BC4" w:rsidRPr="00C73D68" w:rsidRDefault="002E5BC4" w:rsidP="00E42FB9">
                        <w:r w:rsidRPr="00C73D68">
                          <w:t>Dear Parents and Caregivers,</w:t>
                        </w:r>
                      </w:p>
                      <w:p w:rsidR="002E5BC4" w:rsidRDefault="002E5BC4" w:rsidP="00C73D68">
                        <w:pPr>
                          <w:pStyle w:val="NoSpacing"/>
                        </w:pPr>
                        <w:r w:rsidRPr="00C73D68">
                          <w:t>Welcome back to you all for an exciting and rewarding year of learning at The Grange Public School.</w:t>
                        </w:r>
                      </w:p>
                      <w:p w:rsidR="002E5BC4" w:rsidRPr="00C73D68" w:rsidRDefault="002E5BC4" w:rsidP="00C73D68">
                        <w:pPr>
                          <w:pStyle w:val="NoSpacing"/>
                        </w:pPr>
                      </w:p>
                      <w:p w:rsidR="002E5BC4" w:rsidRDefault="002E5BC4" w:rsidP="00C73D68">
                        <w:pPr>
                          <w:pStyle w:val="NoSpacing"/>
                        </w:pPr>
                        <w:r w:rsidRPr="00C73D68">
                          <w:t>A special welcome to all new families who are joining our “Grange Family”. We are looking forward to working with you in partnership over this year.</w:t>
                        </w:r>
                      </w:p>
                      <w:p w:rsidR="002E5BC4" w:rsidRPr="00C73D68" w:rsidRDefault="002E5BC4" w:rsidP="00C73D68">
                        <w:pPr>
                          <w:pStyle w:val="NoSpacing"/>
                        </w:pPr>
                      </w:p>
                      <w:p w:rsidR="002E5BC4" w:rsidRPr="00C73D68" w:rsidRDefault="002E5BC4" w:rsidP="00C73D68">
                        <w:pPr>
                          <w:pStyle w:val="NoSpacing"/>
                        </w:pPr>
                        <w:r w:rsidRPr="00C73D68">
                          <w:t>Staffing</w:t>
                        </w:r>
                      </w:p>
                      <w:p w:rsidR="002E5BC4" w:rsidRDefault="002E5BC4" w:rsidP="00C73D68">
                        <w:pPr>
                          <w:pStyle w:val="NoSpacing"/>
                        </w:pPr>
                        <w:r w:rsidRPr="00C73D68">
                          <w:t>We would like to welcome Mrs Julie Stewart to our team. She will be our first port of call in the front office – a very busy and vital role.</w:t>
                        </w:r>
                      </w:p>
                      <w:p w:rsidR="002E5BC4" w:rsidRPr="00C73D68" w:rsidRDefault="002E5BC4" w:rsidP="00C73D68">
                        <w:pPr>
                          <w:pStyle w:val="NoSpacing"/>
                        </w:pPr>
                      </w:p>
                      <w:p w:rsidR="002E5BC4" w:rsidRPr="00C73D68" w:rsidRDefault="002E5BC4" w:rsidP="00C73D68">
                        <w:pPr>
                          <w:pStyle w:val="NoSpacing"/>
                        </w:pPr>
                        <w:r w:rsidRPr="00C73D68">
                          <w:t>Classes</w:t>
                        </w:r>
                      </w:p>
                      <w:p w:rsidR="002E5BC4" w:rsidRDefault="002E5BC4" w:rsidP="00C73D68">
                        <w:pPr>
                          <w:pStyle w:val="NoSpacing"/>
                        </w:pPr>
                        <w:r w:rsidRPr="00C73D68">
                          <w:t>We have been fortunate in that a number of new students have enrolled this year, so our eight classes are safe.</w:t>
                        </w:r>
                      </w:p>
                      <w:p w:rsidR="002E5BC4" w:rsidRPr="00C73D68" w:rsidRDefault="002E5BC4" w:rsidP="00C73D68">
                        <w:pPr>
                          <w:pStyle w:val="NoSpacing"/>
                        </w:pPr>
                      </w:p>
                      <w:p w:rsidR="002E5BC4" w:rsidRPr="00C73D68" w:rsidRDefault="002E5BC4" w:rsidP="00C73D68">
                        <w:pPr>
                          <w:pStyle w:val="NoSpacing"/>
                        </w:pPr>
                        <w:r w:rsidRPr="00C73D68">
                          <w:t>5/6 Ruby – Mrs Raynham (AP 3-6)</w:t>
                        </w:r>
                      </w:p>
                      <w:p w:rsidR="002E5BC4" w:rsidRPr="00C73D68" w:rsidRDefault="002E5BC4" w:rsidP="00C73D68">
                        <w:pPr>
                          <w:pStyle w:val="NoSpacing"/>
                        </w:pPr>
                        <w:r w:rsidRPr="00C73D68">
                          <w:t>5/6 Sapphire – Mrs Whittles</w:t>
                        </w:r>
                      </w:p>
                      <w:p w:rsidR="002E5BC4" w:rsidRPr="00C73D68" w:rsidRDefault="002E5BC4" w:rsidP="00C73D68">
                        <w:pPr>
                          <w:pStyle w:val="NoSpacing"/>
                        </w:pPr>
                        <w:r w:rsidRPr="00C73D68">
                          <w:t>4/5 Jade – Mrs Brown</w:t>
                        </w:r>
                      </w:p>
                      <w:p w:rsidR="002E5BC4" w:rsidRPr="00C73D68" w:rsidRDefault="002E5BC4" w:rsidP="00C73D68">
                        <w:pPr>
                          <w:pStyle w:val="NoSpacing"/>
                        </w:pPr>
                        <w:r w:rsidRPr="00C73D68">
                          <w:t>3/4  Diamond – Mrs Anderson</w:t>
                        </w:r>
                      </w:p>
                      <w:p w:rsidR="002E5BC4" w:rsidRPr="00C73D68" w:rsidRDefault="002E5BC4" w:rsidP="00C73D68">
                        <w:pPr>
                          <w:pStyle w:val="NoSpacing"/>
                        </w:pPr>
                        <w:r w:rsidRPr="00C73D68">
                          <w:t xml:space="preserve">2/3 Opal – Mrs Colley </w:t>
                        </w:r>
                      </w:p>
                      <w:p w:rsidR="002E5BC4" w:rsidRPr="00C73D68" w:rsidRDefault="002E5BC4" w:rsidP="00C73D68">
                        <w:pPr>
                          <w:pStyle w:val="NoSpacing"/>
                        </w:pPr>
                        <w:r w:rsidRPr="00C73D68">
                          <w:t xml:space="preserve">1/2 Topaz – Mrs Nash </w:t>
                        </w:r>
                      </w:p>
                      <w:p w:rsidR="002E5BC4" w:rsidRPr="00C73D68" w:rsidRDefault="002E5BC4" w:rsidP="00C73D68">
                        <w:pPr>
                          <w:pStyle w:val="NoSpacing"/>
                        </w:pPr>
                        <w:r w:rsidRPr="00C73D68">
                          <w:t>K/1 Emerald – Mrs Bailey</w:t>
                        </w:r>
                      </w:p>
                      <w:p w:rsidR="002E5BC4" w:rsidRPr="00C73D68" w:rsidRDefault="002E5BC4" w:rsidP="00C73D68">
                        <w:pPr>
                          <w:pStyle w:val="NoSpacing"/>
                        </w:pPr>
                        <w:r w:rsidRPr="00C73D68">
                          <w:t xml:space="preserve">K </w:t>
                        </w:r>
                        <w:smartTag w:uri="urn:schemas-microsoft-com:office:smarttags" w:element="place">
                          <w:smartTag w:uri="urn:schemas-microsoft-com:office:smarttags" w:element="City">
                            <w:r w:rsidRPr="00C73D68">
                              <w:t>Pearl-</w:t>
                            </w:r>
                          </w:smartTag>
                        </w:smartTag>
                        <w:r w:rsidRPr="00C73D68">
                          <w:t xml:space="preserve"> Mrs Chilcott</w:t>
                        </w:r>
                      </w:p>
                      <w:p w:rsidR="002E5BC4" w:rsidRPr="00C73D68" w:rsidRDefault="002E5BC4" w:rsidP="00C73D68">
                        <w:pPr>
                          <w:pStyle w:val="NoSpacing"/>
                        </w:pPr>
                        <w:r w:rsidRPr="00C73D68">
                          <w:t>Teacher Librarian –Mrs Farah</w:t>
                        </w:r>
                      </w:p>
                      <w:p w:rsidR="002E5BC4" w:rsidRDefault="002E5BC4" w:rsidP="00E42FB9">
                        <w:pPr>
                          <w:pStyle w:val="NoSpacing"/>
                        </w:pPr>
                        <w:r>
                          <w:t>Release from Face to Face – Mrs Cordina</w:t>
                        </w:r>
                      </w:p>
                      <w:p w:rsidR="002E5BC4" w:rsidRDefault="002E5BC4" w:rsidP="00E42FB9">
                        <w:pPr>
                          <w:pStyle w:val="NoSpacing"/>
                        </w:pPr>
                        <w:r>
                          <w:t>Support Teachers Learning – Mrs Sloggett, Mrs Readshaw</w:t>
                        </w:r>
                      </w:p>
                      <w:p w:rsidR="002E5BC4" w:rsidRDefault="002E5BC4" w:rsidP="00E42FB9">
                        <w:pPr>
                          <w:pStyle w:val="NoSpacing"/>
                        </w:pPr>
                        <w:r>
                          <w:t>ESL- Miss Hannaford will replace Mrs Reynolds who is taking leave this term.</w:t>
                        </w:r>
                      </w:p>
                      <w:p w:rsidR="002E5BC4" w:rsidRDefault="002E5BC4" w:rsidP="00E42FB9">
                        <w:pPr>
                          <w:pStyle w:val="NoSpacing"/>
                        </w:pPr>
                        <w:r>
                          <w:t>School Administration Manager – Mrs Graham</w:t>
                        </w:r>
                      </w:p>
                      <w:p w:rsidR="002E5BC4" w:rsidRDefault="002E5BC4" w:rsidP="00E42FB9">
                        <w:pPr>
                          <w:pStyle w:val="NoSpacing"/>
                        </w:pPr>
                        <w:r>
                          <w:t>General Assistant – Mr Newcomb</w:t>
                        </w:r>
                      </w:p>
                      <w:p w:rsidR="002E5BC4" w:rsidRDefault="002E5BC4" w:rsidP="00E42FB9">
                        <w:pPr>
                          <w:pStyle w:val="NoSpacing"/>
                        </w:pPr>
                        <w:r>
                          <w:t>Canteen – Mrs de Faria</w:t>
                        </w:r>
                      </w:p>
                      <w:p w:rsidR="002E5BC4" w:rsidRDefault="002E5BC4" w:rsidP="00E42FB9">
                        <w:pPr>
                          <w:pStyle w:val="NoSpacing"/>
                        </w:pPr>
                        <w:r>
                          <w:t>Cleaners – Mrs Klimenty, Mrs Papierski &amp; MrsTaufa</w:t>
                        </w:r>
                      </w:p>
                      <w:p w:rsidR="002E5BC4" w:rsidRPr="006E2409" w:rsidRDefault="002E5BC4" w:rsidP="0071174F"/>
                    </w:txbxContent>
                  </v:textbox>
                </v:shape>
                <v:group id="_x0000_s1032" style="position:absolute;left:690;top:4378;width:10575;height:1429" coordorigin="690,4378" coordsize="10575,1429">
                  <v:shape id="_x0000_s1033" type="#_x0000_t202" style="position:absolute;left:690;top:5043;width:10575;height:764" o:regroupid="8">
                    <v:textbox style="mso-next-textbox:#_x0000_s1033">
                      <w:txbxContent>
                        <w:p w:rsidR="002E5BC4" w:rsidRPr="00E069FE" w:rsidRDefault="002E5BC4"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2E5BC4" w:rsidRPr="00E069FE" w:rsidRDefault="002E5BC4" w:rsidP="00E069FE">
                          <w:pPr>
                            <w:pStyle w:val="NoSpacing"/>
                            <w:jc w:val="center"/>
                          </w:pPr>
                          <w:r w:rsidRPr="00E069FE">
                            <w:t>www.thegrange-p.school.nsw.edu.au</w:t>
                          </w:r>
                        </w:p>
                        <w:p w:rsidR="002E5BC4" w:rsidRPr="0028407E" w:rsidRDefault="002E5BC4" w:rsidP="0028407E">
                          <w:pPr>
                            <w:rPr>
                              <w:sz w:val="28"/>
                              <w:szCs w:val="28"/>
                            </w:rPr>
                          </w:pPr>
                        </w:p>
                        <w:p w:rsidR="002E5BC4" w:rsidRPr="0028407E" w:rsidRDefault="002E5BC4" w:rsidP="0028407E">
                          <w:pPr>
                            <w:jc w:val="center"/>
                            <w:rPr>
                              <w:sz w:val="28"/>
                              <w:szCs w:val="28"/>
                            </w:rPr>
                          </w:pPr>
                        </w:p>
                        <w:p w:rsidR="002E5BC4" w:rsidRDefault="002E5BC4"/>
                      </w:txbxContent>
                    </v:textbox>
                  </v:shape>
                  <v:shape id="_x0000_s1034" type="#_x0000_t202" style="position:absolute;left:690;top:4378;width:10575;height:568" o:regroupid="8">
                    <v:textbox style="mso-next-textbox:#_x0000_s1034">
                      <w:txbxContent>
                        <w:p w:rsidR="002E5BC4" w:rsidRPr="00E069FE" w:rsidRDefault="002E5BC4"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2E5BC4" w:rsidRDefault="002E5BC4"/>
                      </w:txbxContent>
                    </v:textbox>
                  </v:shape>
                </v:group>
              </v:group>
            </v:group>
          </v:group>
        </w:pict>
      </w:r>
      <w:r>
        <w:rPr>
          <w:noProof/>
          <w:lang w:eastAsia="en-A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style="position:absolute;margin-left:160.05pt;margin-top:-56.4pt;width:197.8pt;height:36.75pt;z-index:251658752" fillcolor="black" strokecolor="#eaf1dd" strokeweight="1.25pt">
            <v:shadow on="t" color="#d6e3bc" offset="3pt" offset2="2pt"/>
            <v:textpath style="font-family:&quot;Andalus&quot;;font-weight:bold;v-text-kern:t" trim="t" fitpath="t" string="Informer"/>
          </v:shape>
        </w:pict>
      </w:r>
      <w:r>
        <w:rPr>
          <w:noProof/>
          <w:lang w:eastAsia="en-AU"/>
        </w:rPr>
        <w:pict>
          <v:shape id="_x0000_s1036" type="#_x0000_t75" style="position:absolute;margin-left:-5.9pt;margin-top:-14.55pt;width:541.45pt;height:199.7pt;z-index:251655680;visibility:visible" wrapcoords="-30 0 -30 21519 21600 21519 21600 0 -30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">
            <v:imagedata r:id="rId8" o:title=""/>
            <o:lock v:ext="edit" aspectratio="f"/>
            <w10:wrap type="through"/>
          </v:shape>
        </w:pict>
      </w:r>
      <w:r>
        <w:t xml:space="preserve">                  </w:t>
      </w:r>
      <w:r>
        <w:rPr>
          <w:noProof/>
          <w:lang w:eastAsia="en-AU"/>
        </w:rPr>
        <w:pict>
          <v:shape id="Picture 1" o:spid="_x0000_s1037" type="#_x0000_t75" style="position:absolute;margin-left:41.05pt;margin-top:108.6pt;width:34.1pt;height:30.75pt;z-index:251654656;visibility:visible;mso-position-horizontal-relative:text;mso-position-vertical-relative:text" wrapcoords="-480 0 -480 21073 21600 21073 21600 0 -480 0">
            <v:imagedata r:id="rId9" o:title=""/>
            <w10:wrap type="through"/>
          </v:shape>
        </w:pict>
      </w:r>
      <w:r>
        <w:tab/>
      </w:r>
    </w:p>
    <w:p w:rsidR="002E5BC4" w:rsidRDefault="002E5BC4" w:rsidP="003D3051"/>
    <w:p w:rsidR="002E5BC4" w:rsidRDefault="002E5BC4" w:rsidP="003D3051">
      <w:r>
        <w:rPr>
          <w:noProof/>
          <w:lang w:eastAsia="en-AU"/>
        </w:rPr>
        <w:pict>
          <v:shape id="_x0000_s1038" type="#_x0000_t202" style="position:absolute;margin-left:128.85pt;margin-top:21.95pt;width:283.5pt;height:27.6pt;z-index:251659776" o:regroupid="5" stroked="f">
            <v:textbox>
              <w:txbxContent>
                <w:p w:rsidR="002E5BC4" w:rsidRDefault="002E5BC4">
                  <w:r>
                    <w:rPr>
                      <w:b/>
                      <w:sz w:val="32"/>
                      <w:szCs w:val="32"/>
                    </w:rPr>
                    <w:t xml:space="preserve">Term 1 Week 3- </w:t>
                  </w:r>
                  <w:r w:rsidRPr="00050BE7">
                    <w:rPr>
                      <w:b/>
                      <w:sz w:val="32"/>
                      <w:szCs w:val="32"/>
                    </w:rPr>
                    <w:t xml:space="preserve">Monday </w:t>
                  </w:r>
                  <w:r>
                    <w:rPr>
                      <w:b/>
                      <w:sz w:val="32"/>
                      <w:szCs w:val="32"/>
                    </w:rPr>
                    <w:t>7</w:t>
                  </w:r>
                  <w:r w:rsidRPr="008056F7">
                    <w:rPr>
                      <w:b/>
                      <w:sz w:val="32"/>
                      <w:szCs w:val="32"/>
                      <w:vertAlign w:val="superscript"/>
                    </w:rPr>
                    <w:t>th</w:t>
                  </w:r>
                  <w:r>
                    <w:rPr>
                      <w:b/>
                      <w:sz w:val="32"/>
                      <w:szCs w:val="32"/>
                      <w:vertAlign w:val="superscript"/>
                    </w:rPr>
                    <w:t xml:space="preserve"> </w:t>
                  </w:r>
                  <w:r>
                    <w:rPr>
                      <w:b/>
                      <w:sz w:val="32"/>
                      <w:szCs w:val="32"/>
                    </w:rPr>
                    <w:t>February FFFFFebruar</w:t>
                  </w:r>
                  <w:r>
                    <w:rPr>
                      <w:sz w:val="32"/>
                      <w:szCs w:val="32"/>
                    </w:rPr>
                    <w:t>2011</w:t>
                  </w:r>
                </w:p>
              </w:txbxContent>
            </v:textbox>
          </v:shape>
        </w:pict>
      </w:r>
    </w:p>
    <w:p w:rsidR="002E5BC4" w:rsidRDefault="002E5BC4" w:rsidP="003D3051"/>
    <w:p w:rsidR="002E5BC4" w:rsidRDefault="002E5BC4" w:rsidP="003D3051"/>
    <w:p w:rsidR="002E5BC4" w:rsidRDefault="002E5BC4" w:rsidP="003D3051">
      <w:r>
        <w:t xml:space="preserve"> </w:t>
      </w:r>
    </w:p>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6236BE">
      <w:pPr>
        <w:ind w:left="-284"/>
      </w:pPr>
      <w:r>
        <w:rPr>
          <w:noProof/>
          <w:lang w:eastAsia="en-AU"/>
        </w:rPr>
        <w:pict>
          <v:group id="_x0000_s1039" style="position:absolute;left:0;text-align:left;margin-left:-20.95pt;margin-top:-14.5pt;width:564.95pt;height:801.1pt;z-index:251656704" coordorigin="290,277" coordsize="11299,16022">
            <v:group id="_x0000_s1040" style="position:absolute;left:290;top:277;width:11299;height:11095" coordorigin="290,277" coordsize="11299,11095">
              <v:shape id="_x0000_s1041" type="#_x0000_t202" style="position:absolute;left:290;top:277;width:5498;height:11095" o:regroupid="4">
                <v:textbox style="mso-next-textbox:#_x0000_s1041">
                  <w:txbxContent>
                    <w:p w:rsidR="002E5BC4" w:rsidRDefault="002E5BC4" w:rsidP="00C73D68">
                      <w:pPr>
                        <w:pStyle w:val="NoSpacing"/>
                        <w:rPr>
                          <w:b/>
                        </w:rPr>
                      </w:pPr>
                    </w:p>
                    <w:p w:rsidR="002E5BC4" w:rsidRPr="00D23E5D" w:rsidRDefault="002E5BC4" w:rsidP="00C73D68">
                      <w:pPr>
                        <w:pStyle w:val="NoSpacing"/>
                        <w:rPr>
                          <w:b/>
                        </w:rPr>
                      </w:pPr>
                      <w:r w:rsidRPr="00D23E5D">
                        <w:rPr>
                          <w:b/>
                        </w:rPr>
                        <w:t>Air Conditioning</w:t>
                      </w:r>
                    </w:p>
                    <w:p w:rsidR="002E5BC4" w:rsidRDefault="002E5BC4" w:rsidP="00C73D68">
                      <w:pPr>
                        <w:pStyle w:val="NoSpacing"/>
                      </w:pPr>
                      <w:r>
                        <w:t xml:space="preserve">You may be aware that the Government does not fund air conditioning for our schools. Fundraising and/or ‘savings in other areas must be used. We are now in a financial position where we can now start the process of air conditioning our school and are currently engaged in getting quotes from installation companies. </w:t>
                      </w:r>
                    </w:p>
                    <w:p w:rsidR="002E5BC4" w:rsidRDefault="002E5BC4" w:rsidP="00C73D68">
                      <w:pPr>
                        <w:pStyle w:val="NoSpacing"/>
                      </w:pPr>
                    </w:p>
                    <w:p w:rsidR="002E5BC4" w:rsidRPr="00D23E5D" w:rsidRDefault="002E5BC4" w:rsidP="00C73D68">
                      <w:pPr>
                        <w:pStyle w:val="NoSpacing"/>
                        <w:rPr>
                          <w:b/>
                        </w:rPr>
                      </w:pPr>
                      <w:r w:rsidRPr="00D23E5D">
                        <w:rPr>
                          <w:b/>
                        </w:rPr>
                        <w:t xml:space="preserve">Mufti Day – </w:t>
                      </w:r>
                      <w:smartTag w:uri="urn:schemas-microsoft-com:office:smarttags" w:element="State">
                        <w:smartTag w:uri="urn:schemas-microsoft-com:office:smarttags" w:element="place">
                          <w:r w:rsidRPr="00D23E5D">
                            <w:rPr>
                              <w:b/>
                            </w:rPr>
                            <w:t>Queensland</w:t>
                          </w:r>
                        </w:smartTag>
                      </w:smartTag>
                      <w:r w:rsidRPr="00D23E5D">
                        <w:rPr>
                          <w:b/>
                        </w:rPr>
                        <w:t xml:space="preserve"> Floods</w:t>
                      </w:r>
                    </w:p>
                    <w:p w:rsidR="002E5BC4" w:rsidRDefault="002E5BC4" w:rsidP="00C73D68">
                      <w:pPr>
                        <w:pStyle w:val="NoSpacing"/>
                      </w:pPr>
                      <w:r>
                        <w:t xml:space="preserve">All schools have been urged to hold a Mufti Day on Thursday, February 17 for </w:t>
                      </w:r>
                      <w:smartTag w:uri="urn:schemas-microsoft-com:office:smarttags" w:element="place">
                        <w:smartTag w:uri="urn:schemas-microsoft-com:office:smarttags" w:element="State">
                          <w:r>
                            <w:t>Queensland</w:t>
                          </w:r>
                        </w:smartTag>
                      </w:smartTag>
                      <w:r>
                        <w:t xml:space="preserve"> flood victims. We urge all students to bring a gold coin to school on that day.</w:t>
                      </w:r>
                    </w:p>
                    <w:p w:rsidR="002E5BC4" w:rsidRDefault="002E5BC4" w:rsidP="00C73D68">
                      <w:pPr>
                        <w:pStyle w:val="NoSpacing"/>
                      </w:pPr>
                    </w:p>
                    <w:p w:rsidR="002E5BC4" w:rsidRDefault="002E5BC4" w:rsidP="00C73D68">
                      <w:pPr>
                        <w:pStyle w:val="NoSpacing"/>
                      </w:pPr>
                      <w:r>
                        <w:t xml:space="preserve">Over the next week we are compiling our calendar for the term and our expenses sheet to send home to you as soon as possible. </w:t>
                      </w:r>
                    </w:p>
                    <w:p w:rsidR="002E5BC4" w:rsidRDefault="002E5BC4" w:rsidP="00C73D68">
                      <w:pPr>
                        <w:pStyle w:val="NoSpacing"/>
                      </w:pPr>
                    </w:p>
                    <w:p w:rsidR="002E5BC4" w:rsidRDefault="002E5BC4" w:rsidP="00C73D68">
                      <w:pPr>
                        <w:pStyle w:val="NoSpacing"/>
                      </w:pPr>
                      <w:r>
                        <w:t>Best Wishes everyone,</w:t>
                      </w:r>
                    </w:p>
                    <w:p w:rsidR="002E5BC4" w:rsidRDefault="002E5BC4" w:rsidP="00C73D68">
                      <w:pPr>
                        <w:pStyle w:val="NoSpacing"/>
                      </w:pPr>
                      <w:r>
                        <w:t>Lynne Wilson</w:t>
                      </w:r>
                    </w:p>
                    <w:p w:rsidR="002E5BC4" w:rsidRDefault="002E5BC4" w:rsidP="00D2225D">
                      <w:pPr>
                        <w:jc w:val="center"/>
                      </w:pPr>
                      <w:r>
                        <w:t>*********************</w:t>
                      </w:r>
                    </w:p>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p w:rsidR="002E5BC4" w:rsidRDefault="002E5BC4"/>
                  </w:txbxContent>
                </v:textbox>
              </v:shape>
              <v:shape id="_x0000_s1042" type="#_x0000_t202" style="position:absolute;left:6175;top:277;width:5414;height:11095" o:regroupid="4">
                <v:textbox style="mso-next-textbox:#_x0000_s1042">
                  <w:txbxContent>
                    <w:p w:rsidR="002E5BC4" w:rsidRDefault="002E5BC4" w:rsidP="00C73D68">
                      <w:pPr>
                        <w:pStyle w:val="NoSpacing"/>
                      </w:pPr>
                      <w:r>
                        <w:pict>
                          <v:shape id="_x0000_i1028" type="#_x0000_t75" style="width:48.75pt;height:63pt">
                            <v:imagedata r:id="rId10" o:title=""/>
                          </v:shape>
                        </w:pict>
                      </w:r>
                    </w:p>
                    <w:p w:rsidR="002E5BC4" w:rsidRPr="00E42FB9" w:rsidRDefault="002E5BC4" w:rsidP="00E42FB9">
                      <w:pPr>
                        <w:pStyle w:val="NoSpacing"/>
                        <w:jc w:val="center"/>
                        <w:rPr>
                          <w:u w:val="single"/>
                        </w:rPr>
                      </w:pPr>
                      <w:r w:rsidRPr="00E42FB9">
                        <w:rPr>
                          <w:u w:val="single"/>
                        </w:rPr>
                        <w:t>First Confession and Holy Communion</w:t>
                      </w:r>
                    </w:p>
                    <w:p w:rsidR="002E5BC4" w:rsidRPr="00222E1F" w:rsidRDefault="002E5BC4" w:rsidP="00C73D68">
                      <w:pPr>
                        <w:pStyle w:val="NoSpacing"/>
                      </w:pPr>
                      <w:r w:rsidRPr="00222E1F">
                        <w:t>Catholic children in State Schools in third grade or over are due to be prepared to receive the Sacrament of Forgiveness and Holy Communion. An enrolment and information meeting for parents will be held on Monday 28</w:t>
                      </w:r>
                      <w:r w:rsidRPr="00222E1F">
                        <w:rPr>
                          <w:vertAlign w:val="superscript"/>
                        </w:rPr>
                        <w:t>th</w:t>
                      </w:r>
                      <w:r w:rsidRPr="00222E1F">
                        <w:t xml:space="preserve"> February at 7.30pm in the Parish Centre of the </w:t>
                      </w:r>
                      <w:smartTag w:uri="urn:schemas-microsoft-com:office:smarttags" w:element="place">
                        <w:smartTag w:uri="urn:schemas-microsoft-com:office:smarttags" w:element="PlaceName">
                          <w:r w:rsidRPr="00222E1F">
                            <w:t>Holy</w:t>
                          </w:r>
                        </w:smartTag>
                        <w:r w:rsidRPr="00222E1F">
                          <w:t xml:space="preserve"> </w:t>
                        </w:r>
                        <w:smartTag w:uri="urn:schemas-microsoft-com:office:smarttags" w:element="PlaceName">
                          <w:r w:rsidRPr="00222E1F">
                            <w:t>Family</w:t>
                          </w:r>
                        </w:smartTag>
                        <w:r w:rsidRPr="00222E1F">
                          <w:t xml:space="preserve"> </w:t>
                        </w:r>
                        <w:smartTag w:uri="urn:schemas-microsoft-com:office:smarttags" w:element="PlaceType">
                          <w:r w:rsidRPr="00222E1F">
                            <w:t>Church</w:t>
                          </w:r>
                        </w:smartTag>
                      </w:smartTag>
                      <w:r w:rsidRPr="00222E1F">
                        <w:t xml:space="preserve">, </w:t>
                      </w:r>
                      <w:smartTag w:uri="urn:schemas-microsoft-com:office:smarttags" w:element="address">
                        <w:smartTag w:uri="urn:schemas-microsoft-com:office:smarttags" w:element="Street">
                          <w:r w:rsidRPr="00222E1F">
                            <w:t>Oxford Rd</w:t>
                          </w:r>
                        </w:smartTag>
                      </w:smartTag>
                      <w:r w:rsidRPr="00222E1F">
                        <w:t>, Ingleburn. Baptism certificates are required for enrolment. For enquires, please contact Fr Peter on 9605 2785.</w:t>
                      </w:r>
                    </w:p>
                    <w:p w:rsidR="002E5BC4" w:rsidRDefault="002E5BC4" w:rsidP="00C73D68">
                      <w:pPr>
                        <w:pStyle w:val="NoSpacing"/>
                      </w:pPr>
                    </w:p>
                    <w:p w:rsidR="002E5BC4" w:rsidRDefault="002E5BC4" w:rsidP="00DD3302">
                      <w:pPr>
                        <w:pStyle w:val="NoSpacing"/>
                        <w:jc w:val="center"/>
                      </w:pPr>
                      <w:r>
                        <w:t>*********************</w:t>
                      </w:r>
                    </w:p>
                    <w:p w:rsidR="002E5BC4" w:rsidRDefault="002E5BC4" w:rsidP="00C73D68">
                      <w:pPr>
                        <w:pStyle w:val="NoSpacing"/>
                      </w:pPr>
                    </w:p>
                    <w:p w:rsidR="002E5BC4" w:rsidRPr="00DD3302" w:rsidRDefault="002E5BC4" w:rsidP="00DD3302">
                      <w:pPr>
                        <w:pStyle w:val="NoSpacing"/>
                        <w:jc w:val="center"/>
                        <w:rPr>
                          <w:rFonts w:ascii="AvantGarde" w:hAnsi="AvantGarde"/>
                          <w:b/>
                          <w:sz w:val="32"/>
                          <w:szCs w:val="32"/>
                        </w:rPr>
                      </w:pPr>
                      <w:r w:rsidRPr="00DD3302">
                        <w:rPr>
                          <w:rFonts w:ascii="AvantGarde" w:hAnsi="AvantGarde"/>
                          <w:b/>
                          <w:sz w:val="32"/>
                          <w:szCs w:val="32"/>
                        </w:rPr>
                        <w:t>P&amp;C Meeting</w:t>
                      </w:r>
                    </w:p>
                    <w:p w:rsidR="002E5BC4" w:rsidRPr="00DD3302" w:rsidRDefault="002E5BC4" w:rsidP="00DD3302">
                      <w:pPr>
                        <w:pStyle w:val="NoSpacing"/>
                        <w:jc w:val="center"/>
                        <w:rPr>
                          <w:rFonts w:ascii="AvantGarde" w:hAnsi="AvantGarde"/>
                          <w:b/>
                          <w:sz w:val="18"/>
                          <w:szCs w:val="18"/>
                        </w:rPr>
                      </w:pPr>
                    </w:p>
                    <w:p w:rsidR="002E5BC4" w:rsidRDefault="002E5BC4" w:rsidP="00DD3302">
                      <w:pPr>
                        <w:pStyle w:val="NoSpacing"/>
                        <w:jc w:val="center"/>
                        <w:rPr>
                          <w:rFonts w:ascii="AvantGarde" w:hAnsi="AvantGarde"/>
                        </w:rPr>
                      </w:pPr>
                      <w:r w:rsidRPr="00222E1F">
                        <w:rPr>
                          <w:rFonts w:ascii="AvantGarde" w:hAnsi="AvantGarde"/>
                        </w:rPr>
                        <w:t>21</w:t>
                      </w:r>
                      <w:r w:rsidRPr="00222E1F">
                        <w:rPr>
                          <w:rFonts w:ascii="AvantGarde" w:hAnsi="AvantGarde"/>
                          <w:vertAlign w:val="superscript"/>
                        </w:rPr>
                        <w:t>st</w:t>
                      </w:r>
                      <w:r w:rsidRPr="00222E1F">
                        <w:rPr>
                          <w:rFonts w:ascii="AvantGarde" w:hAnsi="AvantGarde"/>
                        </w:rPr>
                        <w:t xml:space="preserve"> February 9.30am</w:t>
                      </w:r>
                    </w:p>
                    <w:p w:rsidR="002E5BC4" w:rsidRPr="00C90E8F" w:rsidRDefault="002E5BC4" w:rsidP="00DD3302">
                      <w:pPr>
                        <w:pStyle w:val="NoSpacing"/>
                        <w:jc w:val="center"/>
                        <w:rPr>
                          <w:rFonts w:ascii="AvantGarde" w:hAnsi="AvantGarde"/>
                          <w:b/>
                          <w:sz w:val="20"/>
                          <w:szCs w:val="20"/>
                        </w:rPr>
                      </w:pPr>
                    </w:p>
                    <w:p w:rsidR="002E5BC4" w:rsidRPr="00C90E8F" w:rsidRDefault="002E5BC4" w:rsidP="00DD3302">
                      <w:pPr>
                        <w:pStyle w:val="NoSpacing"/>
                        <w:jc w:val="center"/>
                        <w:rPr>
                          <w:rFonts w:ascii="AvantGarde" w:hAnsi="AvantGarde"/>
                          <w:b/>
                          <w:sz w:val="24"/>
                          <w:szCs w:val="24"/>
                        </w:rPr>
                      </w:pPr>
                      <w:r w:rsidRPr="00C90E8F">
                        <w:rPr>
                          <w:rFonts w:ascii="AvantGarde" w:hAnsi="AvantGarde"/>
                          <w:b/>
                          <w:sz w:val="24"/>
                          <w:szCs w:val="24"/>
                        </w:rPr>
                        <w:t>All welcome – especially new parents!</w:t>
                      </w:r>
                    </w:p>
                    <w:p w:rsidR="002E5BC4" w:rsidRPr="00222E1F" w:rsidRDefault="002E5BC4" w:rsidP="00DD3302">
                      <w:pPr>
                        <w:pStyle w:val="NoSpacing"/>
                        <w:jc w:val="center"/>
                        <w:rPr>
                          <w:rFonts w:ascii="AvantGarde" w:hAnsi="AvantGarde"/>
                        </w:rPr>
                      </w:pPr>
                      <w:r w:rsidRPr="00222E1F">
                        <w:rPr>
                          <w:rFonts w:ascii="AvantGarde" w:hAnsi="AvantGarde"/>
                        </w:rPr>
                        <w:t>1. Discussion on air conditioners.</w:t>
                      </w:r>
                    </w:p>
                    <w:p w:rsidR="002E5BC4" w:rsidRPr="00222E1F" w:rsidRDefault="002E5BC4" w:rsidP="00DD3302">
                      <w:pPr>
                        <w:pStyle w:val="NoSpacing"/>
                        <w:jc w:val="center"/>
                        <w:rPr>
                          <w:rFonts w:ascii="AvantGarde" w:hAnsi="AvantGarde"/>
                        </w:rPr>
                      </w:pPr>
                      <w:r w:rsidRPr="00222E1F">
                        <w:rPr>
                          <w:rFonts w:ascii="AvantGarde" w:hAnsi="AvantGarde"/>
                        </w:rPr>
                        <w:t>2.</w:t>
                      </w:r>
                      <w:r>
                        <w:rPr>
                          <w:rFonts w:ascii="AvantGarde" w:hAnsi="AvantGarde"/>
                        </w:rPr>
                        <w:t xml:space="preserve"> </w:t>
                      </w:r>
                      <w:r w:rsidRPr="00222E1F">
                        <w:rPr>
                          <w:rFonts w:ascii="AvantGarde" w:hAnsi="AvantGarde"/>
                        </w:rPr>
                        <w:t>Bunnings BBQ etc</w:t>
                      </w:r>
                    </w:p>
                    <w:p w:rsidR="002E5BC4" w:rsidRDefault="002E5BC4" w:rsidP="00DD3302">
                      <w:pPr>
                        <w:pStyle w:val="NoSpacing"/>
                        <w:jc w:val="center"/>
                        <w:rPr>
                          <w:rFonts w:ascii="AvantGarde" w:hAnsi="AvantGarde"/>
                        </w:rPr>
                      </w:pPr>
                      <w:r w:rsidRPr="00222E1F">
                        <w:rPr>
                          <w:rFonts w:ascii="AvantGarde" w:hAnsi="AvantGarde"/>
                        </w:rPr>
                        <w:t>Thank you</w:t>
                      </w:r>
                    </w:p>
                    <w:p w:rsidR="002E5BC4" w:rsidRPr="00222E1F" w:rsidRDefault="002E5BC4" w:rsidP="00DD3302">
                      <w:pPr>
                        <w:pStyle w:val="NoSpacing"/>
                        <w:jc w:val="center"/>
                        <w:rPr>
                          <w:rFonts w:ascii="AvantGarde" w:hAnsi="AvantGarde"/>
                        </w:rPr>
                      </w:pPr>
                    </w:p>
                    <w:p w:rsidR="002E5BC4" w:rsidRDefault="002E5BC4" w:rsidP="00C90E8F">
                      <w:pPr>
                        <w:pStyle w:val="NoSpacing"/>
                        <w:jc w:val="center"/>
                      </w:pPr>
                      <w:r>
                        <w:t>************************</w:t>
                      </w:r>
                    </w:p>
                    <w:p w:rsidR="002E5BC4" w:rsidRPr="00C90E8F" w:rsidRDefault="002E5BC4" w:rsidP="00C90E8F">
                      <w:pPr>
                        <w:pStyle w:val="NoSpacing"/>
                        <w:jc w:val="center"/>
                        <w:rPr>
                          <w:sz w:val="16"/>
                          <w:szCs w:val="16"/>
                        </w:rPr>
                      </w:pPr>
                    </w:p>
                    <w:p w:rsidR="002E5BC4" w:rsidRDefault="002E5BC4" w:rsidP="00C27555">
                      <w:pPr>
                        <w:pStyle w:val="NoSpacing"/>
                        <w:rPr>
                          <w:sz w:val="32"/>
                          <w:szCs w:val="32"/>
                        </w:rPr>
                      </w:pPr>
                      <w:r w:rsidRPr="00DD3302">
                        <w:rPr>
                          <w:sz w:val="32"/>
                          <w:szCs w:val="32"/>
                        </w:rPr>
                        <w:t>INGLEBURN RSL</w:t>
                      </w:r>
                    </w:p>
                    <w:p w:rsidR="002E5BC4" w:rsidRPr="00DD3302" w:rsidRDefault="002E5BC4" w:rsidP="00DD3302">
                      <w:pPr>
                        <w:pStyle w:val="NoSpacing"/>
                        <w:jc w:val="center"/>
                        <w:rPr>
                          <w:sz w:val="32"/>
                          <w:szCs w:val="32"/>
                        </w:rPr>
                      </w:pPr>
                      <w:r w:rsidRPr="00DD3302">
                        <w:rPr>
                          <w:sz w:val="32"/>
                          <w:szCs w:val="32"/>
                        </w:rPr>
                        <w:t>PHYSICAL CULTURE CLUB</w:t>
                      </w:r>
                    </w:p>
                    <w:p w:rsidR="002E5BC4" w:rsidRPr="00C90E8F" w:rsidRDefault="002E5BC4" w:rsidP="00DD3302">
                      <w:pPr>
                        <w:pStyle w:val="NoSpacing"/>
                        <w:jc w:val="center"/>
                        <w:rPr>
                          <w:sz w:val="18"/>
                          <w:szCs w:val="18"/>
                        </w:rPr>
                      </w:pPr>
                      <w:r w:rsidRPr="00C90E8F">
                        <w:rPr>
                          <w:sz w:val="18"/>
                          <w:szCs w:val="18"/>
                        </w:rPr>
                        <w:t>Over 40 years in Macarthur</w:t>
                      </w:r>
                    </w:p>
                    <w:p w:rsidR="002E5BC4" w:rsidRDefault="002E5BC4" w:rsidP="00C73D68">
                      <w:pPr>
                        <w:pStyle w:val="NoSpacing"/>
                        <w:rPr>
                          <w:sz w:val="16"/>
                          <w:szCs w:val="16"/>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4"/>
                      </w:tblGrid>
                      <w:tr w:rsidR="002E5BC4" w:rsidTr="00C90E8F">
                        <w:trPr>
                          <w:trHeight w:val="871"/>
                        </w:trPr>
                        <w:tc>
                          <w:tcPr>
                            <w:tcW w:w="3874" w:type="dxa"/>
                          </w:tcPr>
                          <w:p w:rsidR="002E5BC4" w:rsidRPr="00C90E8F" w:rsidRDefault="002E5BC4" w:rsidP="00DD3302">
                            <w:pPr>
                              <w:pStyle w:val="NoSpacing"/>
                              <w:jc w:val="center"/>
                              <w:rPr>
                                <w:sz w:val="18"/>
                                <w:szCs w:val="18"/>
                              </w:rPr>
                            </w:pPr>
                            <w:r w:rsidRPr="00C90E8F">
                              <w:rPr>
                                <w:sz w:val="18"/>
                                <w:szCs w:val="18"/>
                              </w:rPr>
                              <w:t>Fun…fitness…friendship…dance…rhythm</w:t>
                            </w:r>
                          </w:p>
                          <w:p w:rsidR="002E5BC4" w:rsidRPr="00C90E8F" w:rsidRDefault="002E5BC4" w:rsidP="00DD3302">
                            <w:pPr>
                              <w:pStyle w:val="NoSpacing"/>
                              <w:jc w:val="center"/>
                              <w:rPr>
                                <w:sz w:val="18"/>
                                <w:szCs w:val="18"/>
                              </w:rPr>
                            </w:pPr>
                            <w:r w:rsidRPr="00C90E8F">
                              <w:rPr>
                                <w:sz w:val="18"/>
                                <w:szCs w:val="18"/>
                              </w:rPr>
                              <w:t>Exercise…self confidence..teamwork..</w:t>
                            </w:r>
                          </w:p>
                          <w:p w:rsidR="002E5BC4" w:rsidRPr="00C90E8F" w:rsidRDefault="002E5BC4" w:rsidP="00DD3302">
                            <w:pPr>
                              <w:pStyle w:val="NoSpacing"/>
                              <w:jc w:val="center"/>
                              <w:rPr>
                                <w:sz w:val="18"/>
                                <w:szCs w:val="18"/>
                              </w:rPr>
                            </w:pPr>
                            <w:r w:rsidRPr="00C90E8F">
                              <w:rPr>
                                <w:sz w:val="18"/>
                                <w:szCs w:val="18"/>
                              </w:rPr>
                              <w:t>For Girls</w:t>
                            </w:r>
                          </w:p>
                          <w:p w:rsidR="002E5BC4" w:rsidRPr="00603677" w:rsidRDefault="002E5BC4" w:rsidP="00DD3302">
                            <w:pPr>
                              <w:pStyle w:val="NoSpacing"/>
                              <w:jc w:val="center"/>
                              <w:rPr>
                                <w:sz w:val="16"/>
                                <w:szCs w:val="16"/>
                              </w:rPr>
                            </w:pPr>
                            <w:r w:rsidRPr="00C90E8F">
                              <w:rPr>
                                <w:sz w:val="18"/>
                                <w:szCs w:val="18"/>
                              </w:rPr>
                              <w:t>Preschool to Ladies</w:t>
                            </w:r>
                          </w:p>
                        </w:tc>
                      </w:tr>
                    </w:tbl>
                    <w:p w:rsidR="002E5BC4" w:rsidRDefault="002E5BC4" w:rsidP="00C73D68">
                      <w:pPr>
                        <w:pStyle w:val="NoSpacing"/>
                        <w:rPr>
                          <w:sz w:val="16"/>
                          <w:szCs w:val="16"/>
                        </w:rPr>
                      </w:pPr>
                    </w:p>
                    <w:p w:rsidR="002E5BC4" w:rsidRPr="00C90E8F" w:rsidRDefault="002E5BC4" w:rsidP="00C90E8F">
                      <w:pPr>
                        <w:pStyle w:val="NoSpacing"/>
                        <w:jc w:val="center"/>
                        <w:rPr>
                          <w:sz w:val="18"/>
                          <w:szCs w:val="18"/>
                        </w:rPr>
                      </w:pPr>
                      <w:r w:rsidRPr="00C90E8F">
                        <w:rPr>
                          <w:sz w:val="18"/>
                          <w:szCs w:val="18"/>
                        </w:rPr>
                        <w:t>Registration Day      Monday 14 February 2011</w:t>
                      </w:r>
                    </w:p>
                    <w:p w:rsidR="002E5BC4" w:rsidRPr="00C90E8F" w:rsidRDefault="002E5BC4" w:rsidP="00C90E8F">
                      <w:pPr>
                        <w:pStyle w:val="NoSpacing"/>
                        <w:jc w:val="center"/>
                        <w:rPr>
                          <w:sz w:val="18"/>
                          <w:szCs w:val="18"/>
                        </w:rPr>
                      </w:pPr>
                      <w:r w:rsidRPr="00C90E8F">
                        <w:rPr>
                          <w:sz w:val="18"/>
                          <w:szCs w:val="18"/>
                        </w:rPr>
                        <w:t xml:space="preserve">Classes Resume     </w:t>
                      </w:r>
                      <w:r>
                        <w:rPr>
                          <w:sz w:val="18"/>
                          <w:szCs w:val="18"/>
                        </w:rPr>
                        <w:t xml:space="preserve">   </w:t>
                      </w:r>
                      <w:r w:rsidRPr="00C90E8F">
                        <w:rPr>
                          <w:sz w:val="18"/>
                          <w:szCs w:val="18"/>
                        </w:rPr>
                        <w:t>Monday 21 February 2011</w:t>
                      </w:r>
                    </w:p>
                    <w:p w:rsidR="002E5BC4" w:rsidRPr="00C90E8F" w:rsidRDefault="002E5BC4" w:rsidP="00C90E8F">
                      <w:pPr>
                        <w:pStyle w:val="NoSpacing"/>
                        <w:jc w:val="center"/>
                        <w:rPr>
                          <w:sz w:val="18"/>
                          <w:szCs w:val="18"/>
                        </w:rPr>
                      </w:pPr>
                      <w:r w:rsidRPr="00C90E8F">
                        <w:rPr>
                          <w:sz w:val="18"/>
                          <w:szCs w:val="18"/>
                        </w:rPr>
                        <w:t xml:space="preserve">Contact </w:t>
                      </w:r>
                      <w:smartTag w:uri="urn:schemas-microsoft-com:office:smarttags" w:element="place">
                        <w:smartTag w:uri="urn:schemas-microsoft-com:office:smarttags" w:element="City">
                          <w:r w:rsidRPr="00C90E8F">
                            <w:rPr>
                              <w:sz w:val="18"/>
                              <w:szCs w:val="18"/>
                            </w:rPr>
                            <w:t>Sharon</w:t>
                          </w:r>
                        </w:smartTag>
                      </w:smartTag>
                      <w:r w:rsidRPr="00C90E8F">
                        <w:rPr>
                          <w:sz w:val="18"/>
                          <w:szCs w:val="18"/>
                        </w:rPr>
                        <w:t xml:space="preserve"> </w:t>
                      </w:r>
                    </w:p>
                    <w:p w:rsidR="002E5BC4" w:rsidRPr="00C90E8F" w:rsidRDefault="002E5BC4" w:rsidP="00C90E8F">
                      <w:pPr>
                        <w:pStyle w:val="NoSpacing"/>
                        <w:jc w:val="center"/>
                        <w:rPr>
                          <w:sz w:val="18"/>
                          <w:szCs w:val="18"/>
                        </w:rPr>
                      </w:pPr>
                      <w:r w:rsidRPr="00C90E8F">
                        <w:rPr>
                          <w:sz w:val="18"/>
                          <w:szCs w:val="18"/>
                        </w:rPr>
                        <w:t>0409 306 310</w:t>
                      </w:r>
                    </w:p>
                    <w:p w:rsidR="002E5BC4" w:rsidRPr="00C90E8F" w:rsidRDefault="002E5BC4" w:rsidP="00C90E8F">
                      <w:pPr>
                        <w:pStyle w:val="NoSpacing"/>
                        <w:jc w:val="center"/>
                        <w:rPr>
                          <w:sz w:val="20"/>
                          <w:szCs w:val="20"/>
                        </w:rPr>
                      </w:pPr>
                      <w:smartTag w:uri="urn:schemas-microsoft-com:office:smarttags" w:element="PlaceName">
                        <w:smartTag w:uri="urn:schemas-microsoft-com:office:smarttags" w:element="place">
                          <w:r w:rsidRPr="00C90E8F">
                            <w:rPr>
                              <w:sz w:val="20"/>
                              <w:szCs w:val="20"/>
                            </w:rPr>
                            <w:t>Bjelke-Petersen</w:t>
                          </w:r>
                        </w:smartTag>
                        <w:r w:rsidRPr="00C90E8F">
                          <w:rPr>
                            <w:sz w:val="20"/>
                            <w:szCs w:val="20"/>
                          </w:rPr>
                          <w:t xml:space="preserve"> </w:t>
                        </w:r>
                        <w:smartTag w:uri="urn:schemas-microsoft-com:office:smarttags" w:element="Street">
                          <w:r w:rsidRPr="00C90E8F">
                            <w:rPr>
                              <w:sz w:val="20"/>
                              <w:szCs w:val="20"/>
                            </w:rPr>
                            <w:t>School</w:t>
                          </w:r>
                        </w:smartTag>
                      </w:smartTag>
                      <w:r w:rsidRPr="00C90E8F">
                        <w:rPr>
                          <w:sz w:val="20"/>
                          <w:szCs w:val="20"/>
                        </w:rPr>
                        <w:t xml:space="preserve"> of Physical Culture</w:t>
                      </w:r>
                    </w:p>
                  </w:txbxContent>
                </v:textbox>
              </v:shape>
            </v:group>
            <v:shape id="_x0000_s1043" type="#_x0000_t202" style="position:absolute;left:3639;top:12102;width:7950;height:4197" o:regroupid="4">
              <v:textbox style="mso-next-textbox:#_x0000_s1043">
                <w:txbxContent>
                  <w:p w:rsidR="002E5BC4" w:rsidRPr="00E42FB9" w:rsidRDefault="002E5BC4" w:rsidP="00C73D68">
                    <w:pPr>
                      <w:pStyle w:val="NoSpacing"/>
                      <w:rPr>
                        <w:rFonts w:ascii="Century" w:hAnsi="Century"/>
                        <w:sz w:val="56"/>
                        <w:szCs w:val="56"/>
                      </w:rPr>
                    </w:pPr>
                    <w:r w:rsidRPr="00E42FB9">
                      <w:rPr>
                        <w:rFonts w:ascii="Century" w:hAnsi="Century"/>
                        <w:sz w:val="56"/>
                        <w:szCs w:val="56"/>
                      </w:rPr>
                      <w:t>SPOT CHAT 2011</w:t>
                    </w:r>
                    <w:r>
                      <w:rPr>
                        <w:rFonts w:ascii="Century" w:hAnsi="Century"/>
                        <w:sz w:val="56"/>
                        <w:szCs w:val="56"/>
                      </w:rPr>
                      <w:t xml:space="preserve">     </w:t>
                    </w:r>
                  </w:p>
                  <w:p w:rsidR="002E5BC4" w:rsidRPr="00E42FB9" w:rsidRDefault="002E5BC4" w:rsidP="00C73D68">
                    <w:pPr>
                      <w:pStyle w:val="NoSpacing"/>
                    </w:pPr>
                    <w:r w:rsidRPr="00E42FB9">
                      <w:t>Spot Chat is:</w:t>
                    </w:r>
                  </w:p>
                  <w:p w:rsidR="002E5BC4" w:rsidRDefault="002E5BC4" w:rsidP="00E42FB9">
                    <w:pPr>
                      <w:pStyle w:val="NoSpacing"/>
                      <w:numPr>
                        <w:ilvl w:val="0"/>
                        <w:numId w:val="15"/>
                      </w:numPr>
                    </w:pPr>
                    <w:r>
                      <w:t xml:space="preserve">Is a </w:t>
                    </w:r>
                    <w:r w:rsidRPr="00B870AC">
                      <w:rPr>
                        <w:u w:val="single"/>
                      </w:rPr>
                      <w:t>drop in clinic</w:t>
                    </w:r>
                    <w:r>
                      <w:t xml:space="preserve"> where parents can “chat on the spot” to a SPEECH PATHOLOGIST about their child’s speech and language skills</w:t>
                    </w:r>
                  </w:p>
                  <w:p w:rsidR="002E5BC4" w:rsidRDefault="002E5BC4" w:rsidP="00E42FB9">
                    <w:pPr>
                      <w:pStyle w:val="NoSpacing"/>
                      <w:numPr>
                        <w:ilvl w:val="0"/>
                        <w:numId w:val="15"/>
                      </w:numPr>
                    </w:pPr>
                    <w:r>
                      <w:t xml:space="preserve">Spot chat is used to </w:t>
                    </w:r>
                    <w:r w:rsidRPr="00B870AC">
                      <w:rPr>
                        <w:u w:val="single"/>
                      </w:rPr>
                      <w:t>determine</w:t>
                    </w:r>
                    <w:r>
                      <w:t xml:space="preserve"> whether the child is having difficulties and if a referral is necessary to speech pathology or to another service.</w:t>
                    </w:r>
                  </w:p>
                  <w:p w:rsidR="002E5BC4" w:rsidRDefault="002E5BC4" w:rsidP="00C73D68">
                    <w:pPr>
                      <w:pStyle w:val="NoSpacing"/>
                      <w:numPr>
                        <w:ilvl w:val="0"/>
                        <w:numId w:val="15"/>
                      </w:numPr>
                    </w:pPr>
                    <w:r>
                      <w:t xml:space="preserve">It </w:t>
                    </w:r>
                    <w:r w:rsidRPr="00B870AC">
                      <w:t xml:space="preserve">is </w:t>
                    </w:r>
                    <w:r w:rsidRPr="00B870AC">
                      <w:rPr>
                        <w:u w:val="single"/>
                      </w:rPr>
                      <w:t>NOT</w:t>
                    </w:r>
                    <w:r>
                      <w:t xml:space="preserve"> a comprehensive assessment or therapy eservice.</w:t>
                    </w:r>
                  </w:p>
                  <w:p w:rsidR="002E5BC4" w:rsidRDefault="002E5BC4" w:rsidP="00B870AC">
                    <w:pPr>
                      <w:pStyle w:val="NoSpacing"/>
                      <w:ind w:left="360"/>
                    </w:pPr>
                  </w:p>
                  <w:p w:rsidR="002E5BC4" w:rsidRDefault="002E5BC4" w:rsidP="00C73D68">
                    <w:pPr>
                      <w:pStyle w:val="NoSpacing"/>
                    </w:pPr>
                    <w:r>
                      <w:t xml:space="preserve">For more information contact; </w:t>
                    </w:r>
                  </w:p>
                  <w:p w:rsidR="002E5BC4" w:rsidRDefault="002E5BC4" w:rsidP="00B870AC">
                    <w:pPr>
                      <w:pStyle w:val="NoSpacing"/>
                      <w:jc w:val="center"/>
                      <w:rPr>
                        <w:b/>
                      </w:rPr>
                    </w:pPr>
                    <w:r w:rsidRPr="001A70D5">
                      <w:rPr>
                        <w:b/>
                        <w:sz w:val="28"/>
                        <w:szCs w:val="28"/>
                      </w:rPr>
                      <w:t>Ingleburn Community Health Centre</w:t>
                    </w:r>
                  </w:p>
                  <w:p w:rsidR="002E5BC4" w:rsidRDefault="002E5BC4" w:rsidP="00B870AC">
                    <w:pPr>
                      <w:pStyle w:val="NoSpacing"/>
                      <w:jc w:val="center"/>
                      <w:rPr>
                        <w:b/>
                      </w:rPr>
                    </w:pPr>
                    <w:r w:rsidRPr="001A70D5">
                      <w:t xml:space="preserve">59A </w:t>
                    </w:r>
                    <w:smartTag w:uri="urn:schemas-microsoft-com:office:smarttags" w:element="Street">
                      <w:r w:rsidRPr="001A70D5">
                        <w:t>Cumberland Rd</w:t>
                      </w:r>
                    </w:smartTag>
                    <w:r w:rsidRPr="001A70D5">
                      <w:t>, Ingleburn</w:t>
                    </w:r>
                    <w:r>
                      <w:t xml:space="preserve">  </w:t>
                    </w:r>
                    <w:r w:rsidRPr="001A70D5">
                      <w:rPr>
                        <w:b/>
                      </w:rPr>
                      <w:t>Ph: 8788 4200</w:t>
                    </w:r>
                  </w:p>
                  <w:p w:rsidR="002E5BC4" w:rsidRDefault="002E5BC4" w:rsidP="00B870AC">
                    <w:pPr>
                      <w:ind w:left="360"/>
                      <w:jc w:val="center"/>
                      <w:rPr>
                        <w:b/>
                      </w:rPr>
                    </w:pPr>
                    <w:r>
                      <w:rPr>
                        <w:b/>
                      </w:rPr>
                      <w:t>Last Tuesday each month 2pm-4pm</w:t>
                    </w:r>
                  </w:p>
                  <w:p w:rsidR="002E5BC4" w:rsidRPr="001A70D5" w:rsidRDefault="002E5BC4" w:rsidP="006D4B99">
                    <w:pPr>
                      <w:ind w:left="360"/>
                      <w:rPr>
                        <w:b/>
                      </w:rPr>
                    </w:pPr>
                  </w:p>
                </w:txbxContent>
              </v:textbox>
            </v:shape>
          </v:group>
        </w:pict>
      </w:r>
      <w:r>
        <w:t xml:space="preserve">                               </w:t>
      </w:r>
    </w:p>
    <w:p w:rsidR="002E5BC4" w:rsidRDefault="002E5BC4" w:rsidP="00C00A4B"/>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p w:rsidR="002E5BC4" w:rsidRDefault="002E5BC4" w:rsidP="003D3051">
      <w:r>
        <w:rPr>
          <w:noProof/>
          <w:lang w:eastAsia="en-AU"/>
        </w:rPr>
        <w:pict>
          <v:shape id="_x0000_s1044" type="#_x0000_t75" style="position:absolute;margin-left:-27.95pt;margin-top:11.2pt;width:148.35pt;height:222.75pt;z-index:251657728;visibility:visible">
            <v:imagedata r:id="rId11" o:title="" cropbottom="32614f" cropleft="3921f" cropright="49199f"/>
          </v:shape>
        </w:pict>
      </w:r>
    </w:p>
    <w:p w:rsidR="002E5BC4" w:rsidRDefault="002E5BC4" w:rsidP="003D3051"/>
    <w:p w:rsidR="002E5BC4" w:rsidRDefault="002E5BC4" w:rsidP="003D3051"/>
    <w:p w:rsidR="002E5BC4" w:rsidRPr="00553A52" w:rsidRDefault="002E5BC4" w:rsidP="003D3051"/>
    <w:sectPr w:rsidR="002E5BC4"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5BC4" w:rsidRDefault="002E5BC4" w:rsidP="003D3051">
      <w:pPr>
        <w:spacing w:after="0" w:line="240" w:lineRule="auto"/>
      </w:pPr>
      <w:r>
        <w:separator/>
      </w:r>
    </w:p>
  </w:endnote>
  <w:endnote w:type="continuationSeparator" w:id="1">
    <w:p w:rsidR="002E5BC4" w:rsidRDefault="002E5BC4"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AvantGarde">
    <w:altName w:val="Century Gothic"/>
    <w:panose1 w:val="00000000000000000000"/>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5BC4" w:rsidRDefault="002E5BC4" w:rsidP="003D3051">
      <w:pPr>
        <w:spacing w:after="0" w:line="240" w:lineRule="auto"/>
      </w:pPr>
      <w:r>
        <w:separator/>
      </w:r>
    </w:p>
  </w:footnote>
  <w:footnote w:type="continuationSeparator" w:id="1">
    <w:p w:rsidR="002E5BC4" w:rsidRDefault="002E5BC4"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85A667C"/>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4D0C1F32"/>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1122828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AC04CCE"/>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F5A8C6D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78C9DE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620C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C72E97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8BE20A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8962FEA8"/>
    <w:lvl w:ilvl="0">
      <w:start w:val="1"/>
      <w:numFmt w:val="bullet"/>
      <w:lvlText w:val=""/>
      <w:lvlJc w:val="left"/>
      <w:pPr>
        <w:tabs>
          <w:tab w:val="num" w:pos="360"/>
        </w:tabs>
        <w:ind w:left="360" w:hanging="360"/>
      </w:pPr>
      <w:rPr>
        <w:rFonts w:ascii="Symbol" w:hAnsi="Symbol" w:hint="default"/>
      </w:rPr>
    </w:lvl>
  </w:abstractNum>
  <w:abstractNum w:abstractNumId="10">
    <w:nsid w:val="0C990778"/>
    <w:multiLevelType w:val="hybridMultilevel"/>
    <w:tmpl w:val="83DC2D4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0D4B3720"/>
    <w:multiLevelType w:val="hybridMultilevel"/>
    <w:tmpl w:val="2AB60AD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nsid w:val="1F56567D"/>
    <w:multiLevelType w:val="hybridMultilevel"/>
    <w:tmpl w:val="6F6A93F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3">
    <w:nsid w:val="23256EA7"/>
    <w:multiLevelType w:val="hybridMultilevel"/>
    <w:tmpl w:val="97DC6FEC"/>
    <w:lvl w:ilvl="0" w:tplc="0C090001">
      <w:start w:val="1"/>
      <w:numFmt w:val="bullet"/>
      <w:lvlText w:val=""/>
      <w:lvlJc w:val="left"/>
      <w:pPr>
        <w:tabs>
          <w:tab w:val="num" w:pos="5224"/>
        </w:tabs>
        <w:ind w:left="5224" w:hanging="360"/>
      </w:pPr>
      <w:rPr>
        <w:rFonts w:ascii="Symbol" w:hAnsi="Symbol" w:hint="default"/>
      </w:rPr>
    </w:lvl>
    <w:lvl w:ilvl="1" w:tplc="0C090003" w:tentative="1">
      <w:start w:val="1"/>
      <w:numFmt w:val="bullet"/>
      <w:lvlText w:val="o"/>
      <w:lvlJc w:val="left"/>
      <w:pPr>
        <w:tabs>
          <w:tab w:val="num" w:pos="5944"/>
        </w:tabs>
        <w:ind w:left="5944" w:hanging="360"/>
      </w:pPr>
      <w:rPr>
        <w:rFonts w:ascii="Courier New" w:hAnsi="Courier New" w:hint="default"/>
      </w:rPr>
    </w:lvl>
    <w:lvl w:ilvl="2" w:tplc="0C090005" w:tentative="1">
      <w:start w:val="1"/>
      <w:numFmt w:val="bullet"/>
      <w:lvlText w:val=""/>
      <w:lvlJc w:val="left"/>
      <w:pPr>
        <w:tabs>
          <w:tab w:val="num" w:pos="6664"/>
        </w:tabs>
        <w:ind w:left="6664" w:hanging="360"/>
      </w:pPr>
      <w:rPr>
        <w:rFonts w:ascii="Wingdings" w:hAnsi="Wingdings" w:hint="default"/>
      </w:rPr>
    </w:lvl>
    <w:lvl w:ilvl="3" w:tplc="0C090001" w:tentative="1">
      <w:start w:val="1"/>
      <w:numFmt w:val="bullet"/>
      <w:lvlText w:val=""/>
      <w:lvlJc w:val="left"/>
      <w:pPr>
        <w:tabs>
          <w:tab w:val="num" w:pos="7384"/>
        </w:tabs>
        <w:ind w:left="7384" w:hanging="360"/>
      </w:pPr>
      <w:rPr>
        <w:rFonts w:ascii="Symbol" w:hAnsi="Symbol" w:hint="default"/>
      </w:rPr>
    </w:lvl>
    <w:lvl w:ilvl="4" w:tplc="0C090003" w:tentative="1">
      <w:start w:val="1"/>
      <w:numFmt w:val="bullet"/>
      <w:lvlText w:val="o"/>
      <w:lvlJc w:val="left"/>
      <w:pPr>
        <w:tabs>
          <w:tab w:val="num" w:pos="8104"/>
        </w:tabs>
        <w:ind w:left="8104" w:hanging="360"/>
      </w:pPr>
      <w:rPr>
        <w:rFonts w:ascii="Courier New" w:hAnsi="Courier New" w:hint="default"/>
      </w:rPr>
    </w:lvl>
    <w:lvl w:ilvl="5" w:tplc="0C090005" w:tentative="1">
      <w:start w:val="1"/>
      <w:numFmt w:val="bullet"/>
      <w:lvlText w:val=""/>
      <w:lvlJc w:val="left"/>
      <w:pPr>
        <w:tabs>
          <w:tab w:val="num" w:pos="8824"/>
        </w:tabs>
        <w:ind w:left="8824" w:hanging="360"/>
      </w:pPr>
      <w:rPr>
        <w:rFonts w:ascii="Wingdings" w:hAnsi="Wingdings" w:hint="default"/>
      </w:rPr>
    </w:lvl>
    <w:lvl w:ilvl="6" w:tplc="0C090001" w:tentative="1">
      <w:start w:val="1"/>
      <w:numFmt w:val="bullet"/>
      <w:lvlText w:val=""/>
      <w:lvlJc w:val="left"/>
      <w:pPr>
        <w:tabs>
          <w:tab w:val="num" w:pos="9544"/>
        </w:tabs>
        <w:ind w:left="9544" w:hanging="360"/>
      </w:pPr>
      <w:rPr>
        <w:rFonts w:ascii="Symbol" w:hAnsi="Symbol" w:hint="default"/>
      </w:rPr>
    </w:lvl>
    <w:lvl w:ilvl="7" w:tplc="0C090003" w:tentative="1">
      <w:start w:val="1"/>
      <w:numFmt w:val="bullet"/>
      <w:lvlText w:val="o"/>
      <w:lvlJc w:val="left"/>
      <w:pPr>
        <w:tabs>
          <w:tab w:val="num" w:pos="10264"/>
        </w:tabs>
        <w:ind w:left="10264" w:hanging="360"/>
      </w:pPr>
      <w:rPr>
        <w:rFonts w:ascii="Courier New" w:hAnsi="Courier New" w:hint="default"/>
      </w:rPr>
    </w:lvl>
    <w:lvl w:ilvl="8" w:tplc="0C090005" w:tentative="1">
      <w:start w:val="1"/>
      <w:numFmt w:val="bullet"/>
      <w:lvlText w:val=""/>
      <w:lvlJc w:val="left"/>
      <w:pPr>
        <w:tabs>
          <w:tab w:val="num" w:pos="10984"/>
        </w:tabs>
        <w:ind w:left="10984" w:hanging="360"/>
      </w:pPr>
      <w:rPr>
        <w:rFonts w:ascii="Wingdings" w:hAnsi="Wingdings" w:hint="default"/>
      </w:rPr>
    </w:lvl>
  </w:abstractNum>
  <w:abstractNum w:abstractNumId="14">
    <w:nsid w:val="66675A68"/>
    <w:multiLevelType w:val="hybridMultilevel"/>
    <w:tmpl w:val="2D404B4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4"/>
  </w:num>
  <w:num w:numId="13">
    <w:abstractNumId w:val="13"/>
  </w:num>
  <w:num w:numId="14">
    <w:abstractNumId w:val="12"/>
  </w:num>
  <w:num w:numId="1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stylePaneFormatFilter w:val="3F0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165D"/>
    <w:rsid w:val="00004140"/>
    <w:rsid w:val="00023E18"/>
    <w:rsid w:val="000308C8"/>
    <w:rsid w:val="00050BE7"/>
    <w:rsid w:val="000B43F8"/>
    <w:rsid w:val="0014664B"/>
    <w:rsid w:val="001A70D5"/>
    <w:rsid w:val="001C7FAE"/>
    <w:rsid w:val="00222E1F"/>
    <w:rsid w:val="00230CAD"/>
    <w:rsid w:val="002342FC"/>
    <w:rsid w:val="00251F45"/>
    <w:rsid w:val="00252C17"/>
    <w:rsid w:val="0028407E"/>
    <w:rsid w:val="00293012"/>
    <w:rsid w:val="002D2E6B"/>
    <w:rsid w:val="002E5BC4"/>
    <w:rsid w:val="003B7371"/>
    <w:rsid w:val="003D3051"/>
    <w:rsid w:val="004C2752"/>
    <w:rsid w:val="005066B0"/>
    <w:rsid w:val="00514C73"/>
    <w:rsid w:val="00553A52"/>
    <w:rsid w:val="005F1B3D"/>
    <w:rsid w:val="005F273D"/>
    <w:rsid w:val="00603677"/>
    <w:rsid w:val="00611BDC"/>
    <w:rsid w:val="006236BE"/>
    <w:rsid w:val="00633108"/>
    <w:rsid w:val="0065702E"/>
    <w:rsid w:val="00697309"/>
    <w:rsid w:val="00697E8C"/>
    <w:rsid w:val="006D0B7A"/>
    <w:rsid w:val="006D4367"/>
    <w:rsid w:val="006D4B99"/>
    <w:rsid w:val="006D56F6"/>
    <w:rsid w:val="006E2409"/>
    <w:rsid w:val="0071174F"/>
    <w:rsid w:val="00730C0A"/>
    <w:rsid w:val="00746B09"/>
    <w:rsid w:val="00752F71"/>
    <w:rsid w:val="00772BD7"/>
    <w:rsid w:val="008056F7"/>
    <w:rsid w:val="00856076"/>
    <w:rsid w:val="008968D6"/>
    <w:rsid w:val="008A09CF"/>
    <w:rsid w:val="008C23D2"/>
    <w:rsid w:val="008C2FA5"/>
    <w:rsid w:val="00920A8F"/>
    <w:rsid w:val="00971337"/>
    <w:rsid w:val="00986E99"/>
    <w:rsid w:val="009A3360"/>
    <w:rsid w:val="009D28AF"/>
    <w:rsid w:val="00A05E38"/>
    <w:rsid w:val="00A30BAC"/>
    <w:rsid w:val="00A869FA"/>
    <w:rsid w:val="00A8772D"/>
    <w:rsid w:val="00AD46F7"/>
    <w:rsid w:val="00B2495F"/>
    <w:rsid w:val="00B5182E"/>
    <w:rsid w:val="00B62D4A"/>
    <w:rsid w:val="00B7055E"/>
    <w:rsid w:val="00B74F53"/>
    <w:rsid w:val="00B870AC"/>
    <w:rsid w:val="00BF4A90"/>
    <w:rsid w:val="00BF6013"/>
    <w:rsid w:val="00C00A4B"/>
    <w:rsid w:val="00C02376"/>
    <w:rsid w:val="00C27555"/>
    <w:rsid w:val="00C31ADA"/>
    <w:rsid w:val="00C73D68"/>
    <w:rsid w:val="00C76BF9"/>
    <w:rsid w:val="00C90E8F"/>
    <w:rsid w:val="00CD503D"/>
    <w:rsid w:val="00D14810"/>
    <w:rsid w:val="00D2225D"/>
    <w:rsid w:val="00D23E5D"/>
    <w:rsid w:val="00D3251D"/>
    <w:rsid w:val="00D46973"/>
    <w:rsid w:val="00D74301"/>
    <w:rsid w:val="00DB519C"/>
    <w:rsid w:val="00DD3302"/>
    <w:rsid w:val="00DE19B4"/>
    <w:rsid w:val="00E069FE"/>
    <w:rsid w:val="00E42FB9"/>
    <w:rsid w:val="00EA3E35"/>
    <w:rsid w:val="00F41636"/>
    <w:rsid w:val="00F657EE"/>
    <w:rsid w:val="00F87D63"/>
    <w:rsid w:val="00FB0648"/>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address"/>
  <w:smartTagType w:namespaceuri="urn:schemas-microsoft-com:office:smarttags" w:name="Street"/>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Date">
    <w:name w:val="Date"/>
    <w:basedOn w:val="Normal"/>
    <w:next w:val="Normal"/>
    <w:link w:val="DateChar"/>
    <w:uiPriority w:val="99"/>
    <w:rsid w:val="00BF4A90"/>
  </w:style>
  <w:style w:type="character" w:customStyle="1" w:styleId="DateChar">
    <w:name w:val="Date Char"/>
    <w:basedOn w:val="DefaultParagraphFont"/>
    <w:link w:val="Date"/>
    <w:uiPriority w:val="99"/>
    <w:semiHidden/>
    <w:locked/>
    <w:rPr>
      <w:rFonts w:cs="Times New Roman"/>
      <w:lang w:eastAsia="en-US"/>
    </w:rPr>
  </w:style>
  <w:style w:type="table" w:styleId="TableGrid">
    <w:name w:val="Table Grid"/>
    <w:basedOn w:val="TableNormal"/>
    <w:uiPriority w:val="99"/>
    <w:locked/>
    <w:rsid w:val="006D56F6"/>
    <w:pPr>
      <w:spacing w:after="200" w:line="276"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154</TotalTime>
  <Pages>2</Pages>
  <Words>15</Words>
  <Characters>91</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4</cp:revision>
  <cp:lastPrinted>2011-02-07T00:55:00Z</cp:lastPrinted>
  <dcterms:created xsi:type="dcterms:W3CDTF">2011-02-04T03:23:00Z</dcterms:created>
  <dcterms:modified xsi:type="dcterms:W3CDTF">2011-02-07T01:00:00Z</dcterms:modified>
</cp:coreProperties>
</file>