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6C1751"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6C1751">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665652"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5050AA" w:rsidRPr="00772BD7" w:rsidRDefault="005050AA"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5050AA" w:rsidRDefault="005050AA"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5050AA" w:rsidRPr="00920AC0" w:rsidRDefault="005050AA" w:rsidP="008968D6">
                      <w:pPr>
                        <w:jc w:val="center"/>
                        <w:rPr>
                          <w:rFonts w:ascii="Gautami" w:hAnsi="Gautami" w:cs="Gautami"/>
                          <w:sz w:val="20"/>
                          <w:szCs w:val="20"/>
                        </w:rPr>
                      </w:pPr>
                      <w:r>
                        <w:rPr>
                          <w:rFonts w:ascii="Gautami" w:hAnsi="Gautami" w:cs="Gautami"/>
                          <w:sz w:val="20"/>
                          <w:szCs w:val="20"/>
                        </w:rPr>
                        <w:t>This Week:</w:t>
                      </w:r>
                    </w:p>
                    <w:p w:rsidR="005050AA" w:rsidRDefault="005050AA" w:rsidP="00B8004D">
                      <w:pPr>
                        <w:spacing w:after="0" w:line="240" w:lineRule="auto"/>
                        <w:ind w:firstLine="57"/>
                        <w:rPr>
                          <w:rFonts w:ascii="Gautami" w:hAnsi="Gautami" w:cs="Gautami"/>
                          <w:i/>
                        </w:rPr>
                      </w:pPr>
                      <w:r>
                        <w:rPr>
                          <w:rFonts w:ascii="Gautami" w:hAnsi="Gautami" w:cs="Gautami"/>
                          <w:i/>
                          <w:sz w:val="28"/>
                          <w:szCs w:val="28"/>
                        </w:rPr>
                        <w:t xml:space="preserve">          </w:t>
                      </w:r>
                      <w:r w:rsidRPr="007C3237">
                        <w:rPr>
                          <w:rFonts w:ascii="Gautami" w:hAnsi="Gautami" w:cs="Gautami"/>
                          <w:b/>
                          <w:i/>
                          <w:sz w:val="28"/>
                          <w:szCs w:val="28"/>
                        </w:rPr>
                        <w:t>WEEK</w:t>
                      </w:r>
                      <w:r>
                        <w:rPr>
                          <w:rFonts w:ascii="Gautami" w:hAnsi="Gautami" w:cs="Gautami"/>
                          <w:b/>
                          <w:i/>
                          <w:sz w:val="28"/>
                          <w:szCs w:val="28"/>
                        </w:rPr>
                        <w:t xml:space="preserve"> 8</w:t>
                      </w:r>
                      <w:r w:rsidRPr="007C3237">
                        <w:rPr>
                          <w:rFonts w:ascii="Gautami" w:hAnsi="Gautami" w:cs="Gautami"/>
                          <w:b/>
                          <w:i/>
                          <w:sz w:val="28"/>
                          <w:szCs w:val="28"/>
                        </w:rPr>
                        <w:t xml:space="preserve"> </w:t>
                      </w:r>
                      <w:r>
                        <w:rPr>
                          <w:rFonts w:ascii="Gautami" w:hAnsi="Gautami" w:cs="Gautami"/>
                          <w:i/>
                        </w:rPr>
                        <w:t xml:space="preserve">  </w:t>
                      </w:r>
                    </w:p>
                    <w:p w:rsidR="005050AA" w:rsidRDefault="005050AA" w:rsidP="00EC401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16</w:t>
                      </w:r>
                      <w:r w:rsidRPr="00C95FFA">
                        <w:rPr>
                          <w:rFonts w:ascii="Gautami" w:hAnsi="Gautami" w:cs="Gautami"/>
                          <w:b/>
                          <w:sz w:val="20"/>
                          <w:szCs w:val="20"/>
                          <w:u w:val="single"/>
                          <w:vertAlign w:val="superscript"/>
                        </w:rPr>
                        <w:t>th</w:t>
                      </w:r>
                      <w:r>
                        <w:rPr>
                          <w:rFonts w:ascii="Gautami" w:hAnsi="Gautami" w:cs="Gautami"/>
                          <w:b/>
                          <w:sz w:val="20"/>
                          <w:szCs w:val="20"/>
                          <w:u w:val="single"/>
                        </w:rPr>
                        <w:t xml:space="preserve"> June 2011</w:t>
                      </w:r>
                    </w:p>
                    <w:p w:rsidR="005050AA" w:rsidRPr="00EC4010"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Area Cross Country</w:t>
                      </w:r>
                    </w:p>
                    <w:p w:rsidR="005050AA" w:rsidRDefault="005050AA" w:rsidP="00EC4010">
                      <w:pPr>
                        <w:spacing w:after="0" w:line="240" w:lineRule="auto"/>
                        <w:ind w:firstLine="57"/>
                        <w:jc w:val="center"/>
                        <w:rPr>
                          <w:rFonts w:ascii="Gautami" w:hAnsi="Gautami" w:cs="Gautami"/>
                          <w:b/>
                          <w:sz w:val="20"/>
                          <w:szCs w:val="20"/>
                          <w:u w:val="single"/>
                        </w:rPr>
                      </w:pPr>
                      <w:proofErr w:type="gramStart"/>
                      <w:r>
                        <w:rPr>
                          <w:rFonts w:ascii="Gautami" w:hAnsi="Gautami" w:cs="Gautami"/>
                          <w:b/>
                          <w:sz w:val="20"/>
                          <w:szCs w:val="20"/>
                          <w:u w:val="single"/>
                        </w:rPr>
                        <w:t>Friday  17</w:t>
                      </w:r>
                      <w:r w:rsidRPr="00C95FFA">
                        <w:rPr>
                          <w:rFonts w:ascii="Gautami" w:hAnsi="Gautami" w:cs="Gautami"/>
                          <w:b/>
                          <w:sz w:val="20"/>
                          <w:szCs w:val="20"/>
                          <w:u w:val="single"/>
                          <w:vertAlign w:val="superscript"/>
                        </w:rPr>
                        <w:t>th</w:t>
                      </w:r>
                      <w:proofErr w:type="gramEnd"/>
                      <w:r>
                        <w:rPr>
                          <w:rFonts w:ascii="Gautami" w:hAnsi="Gautami" w:cs="Gautami"/>
                          <w:b/>
                          <w:sz w:val="20"/>
                          <w:szCs w:val="20"/>
                          <w:u w:val="single"/>
                        </w:rPr>
                        <w:t xml:space="preserve"> June 2011</w:t>
                      </w:r>
                    </w:p>
                    <w:p w:rsidR="005050AA" w:rsidRPr="00EC4010"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Whole School A</w:t>
                      </w:r>
                      <w:r w:rsidRPr="00EC4010">
                        <w:rPr>
                          <w:rFonts w:ascii="Gautami" w:hAnsi="Gautami" w:cs="Gautami"/>
                          <w:sz w:val="20"/>
                          <w:szCs w:val="20"/>
                        </w:rPr>
                        <w:t>ssembly</w:t>
                      </w:r>
                    </w:p>
                    <w:p w:rsidR="005050AA" w:rsidRPr="00BB77DD" w:rsidRDefault="005050AA" w:rsidP="00EC4010">
                      <w:pPr>
                        <w:spacing w:after="0" w:line="240" w:lineRule="auto"/>
                        <w:ind w:firstLine="57"/>
                        <w:jc w:val="center"/>
                        <w:rPr>
                          <w:rFonts w:ascii="Gautami" w:hAnsi="Gautami" w:cs="Gautami"/>
                          <w:sz w:val="16"/>
                          <w:szCs w:val="16"/>
                        </w:rPr>
                      </w:pPr>
                    </w:p>
                    <w:p w:rsidR="005050AA" w:rsidRDefault="005050AA" w:rsidP="00EC4010">
                      <w:pPr>
                        <w:spacing w:after="0" w:line="240" w:lineRule="auto"/>
                        <w:ind w:firstLine="57"/>
                        <w:jc w:val="center"/>
                        <w:rPr>
                          <w:rFonts w:ascii="Gautami" w:hAnsi="Gautami" w:cs="Gautami"/>
                          <w:i/>
                        </w:rPr>
                      </w:pPr>
                      <w:r w:rsidRPr="007C3237">
                        <w:rPr>
                          <w:rFonts w:ascii="Gautami" w:hAnsi="Gautami" w:cs="Gautami"/>
                          <w:b/>
                          <w:i/>
                          <w:sz w:val="28"/>
                          <w:szCs w:val="28"/>
                        </w:rPr>
                        <w:t>WEEK</w:t>
                      </w:r>
                      <w:r>
                        <w:rPr>
                          <w:rFonts w:ascii="Gautami" w:hAnsi="Gautami" w:cs="Gautami"/>
                          <w:b/>
                          <w:i/>
                          <w:sz w:val="28"/>
                          <w:szCs w:val="28"/>
                        </w:rPr>
                        <w:t xml:space="preserve"> 9</w:t>
                      </w:r>
                    </w:p>
                    <w:p w:rsidR="005050AA" w:rsidRDefault="005050AA" w:rsidP="00EC401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21</w:t>
                      </w:r>
                      <w:r w:rsidRPr="00C95FFA">
                        <w:rPr>
                          <w:rFonts w:ascii="Gautami" w:hAnsi="Gautami" w:cs="Gautami"/>
                          <w:b/>
                          <w:sz w:val="20"/>
                          <w:szCs w:val="20"/>
                          <w:u w:val="single"/>
                          <w:vertAlign w:val="superscript"/>
                        </w:rPr>
                        <w:t>st</w:t>
                      </w:r>
                      <w:r>
                        <w:rPr>
                          <w:rFonts w:ascii="Gautami" w:hAnsi="Gautami" w:cs="Gautami"/>
                          <w:b/>
                          <w:sz w:val="20"/>
                          <w:szCs w:val="20"/>
                          <w:u w:val="single"/>
                        </w:rPr>
                        <w:t xml:space="preserve"> June 2011</w:t>
                      </w:r>
                    </w:p>
                    <w:p w:rsidR="005050AA" w:rsidRPr="00EC4010"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UNSW Spelling/Writing Competition</w:t>
                      </w:r>
                    </w:p>
                    <w:p w:rsidR="005050AA" w:rsidRDefault="005050AA" w:rsidP="00EC401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23</w:t>
                      </w:r>
                      <w:r w:rsidRPr="00C95FFA">
                        <w:rPr>
                          <w:rFonts w:ascii="Gautami" w:hAnsi="Gautami" w:cs="Gautami"/>
                          <w:b/>
                          <w:sz w:val="20"/>
                          <w:szCs w:val="20"/>
                          <w:u w:val="single"/>
                          <w:vertAlign w:val="superscript"/>
                        </w:rPr>
                        <w:t>rd</w:t>
                      </w:r>
                      <w:r>
                        <w:rPr>
                          <w:rFonts w:ascii="Gautami" w:hAnsi="Gautami" w:cs="Gautami"/>
                          <w:b/>
                          <w:sz w:val="20"/>
                          <w:szCs w:val="20"/>
                          <w:u w:val="single"/>
                        </w:rPr>
                        <w:t xml:space="preserve"> June 2011</w:t>
                      </w:r>
                    </w:p>
                    <w:p w:rsidR="005050AA"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Reports home to parents</w:t>
                      </w:r>
                    </w:p>
                    <w:p w:rsidR="005050AA"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Public Education Ambassador’s Day</w:t>
                      </w:r>
                    </w:p>
                    <w:p w:rsidR="005050AA" w:rsidRPr="00BB77DD" w:rsidRDefault="005050AA" w:rsidP="00EC4010">
                      <w:pPr>
                        <w:spacing w:after="0" w:line="240" w:lineRule="auto"/>
                        <w:ind w:firstLine="57"/>
                        <w:jc w:val="center"/>
                        <w:rPr>
                          <w:rFonts w:ascii="Gautami" w:hAnsi="Gautami" w:cs="Gautami"/>
                          <w:sz w:val="16"/>
                          <w:szCs w:val="16"/>
                        </w:rPr>
                      </w:pPr>
                    </w:p>
                    <w:p w:rsidR="005050AA" w:rsidRPr="00EC4010" w:rsidRDefault="005050AA" w:rsidP="00EC4010">
                      <w:pPr>
                        <w:spacing w:after="0" w:line="240" w:lineRule="auto"/>
                        <w:ind w:firstLine="57"/>
                        <w:jc w:val="center"/>
                        <w:rPr>
                          <w:rFonts w:ascii="Gautami" w:hAnsi="Gautami" w:cs="Gautami"/>
                          <w:b/>
                          <w:i/>
                          <w:sz w:val="28"/>
                          <w:szCs w:val="28"/>
                        </w:rPr>
                      </w:pPr>
                      <w:r w:rsidRPr="00EC4010">
                        <w:rPr>
                          <w:rFonts w:ascii="Gautami" w:hAnsi="Gautami" w:cs="Gautami"/>
                          <w:b/>
                          <w:i/>
                          <w:sz w:val="28"/>
                          <w:szCs w:val="28"/>
                        </w:rPr>
                        <w:t>WEEK 10</w:t>
                      </w:r>
                    </w:p>
                    <w:p w:rsidR="005050AA" w:rsidRDefault="005050AA" w:rsidP="00EC401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28</w:t>
                      </w:r>
                      <w:r w:rsidRPr="00EC4010">
                        <w:rPr>
                          <w:rFonts w:ascii="Gautami" w:hAnsi="Gautami" w:cs="Gautami"/>
                          <w:b/>
                          <w:sz w:val="20"/>
                          <w:szCs w:val="20"/>
                          <w:u w:val="single"/>
                          <w:vertAlign w:val="superscript"/>
                        </w:rPr>
                        <w:t>th</w:t>
                      </w:r>
                      <w:r>
                        <w:rPr>
                          <w:rFonts w:ascii="Gautami" w:hAnsi="Gautami" w:cs="Gautami"/>
                          <w:b/>
                          <w:sz w:val="20"/>
                          <w:szCs w:val="20"/>
                          <w:u w:val="single"/>
                        </w:rPr>
                        <w:t xml:space="preserve"> June 2011</w:t>
                      </w:r>
                    </w:p>
                    <w:p w:rsidR="005050AA"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Parent teacher interviews</w:t>
                      </w:r>
                    </w:p>
                    <w:p w:rsidR="005050AA" w:rsidRPr="00EC4010"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Jolly Bops Science Show</w:t>
                      </w:r>
                    </w:p>
                    <w:p w:rsidR="005050AA" w:rsidRDefault="005050AA" w:rsidP="00EC401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29</w:t>
                      </w:r>
                      <w:r w:rsidRPr="00EC4010">
                        <w:rPr>
                          <w:rFonts w:ascii="Gautami" w:hAnsi="Gautami" w:cs="Gautami"/>
                          <w:b/>
                          <w:sz w:val="20"/>
                          <w:szCs w:val="20"/>
                          <w:u w:val="single"/>
                          <w:vertAlign w:val="superscript"/>
                        </w:rPr>
                        <w:t>th</w:t>
                      </w:r>
                      <w:r>
                        <w:rPr>
                          <w:rFonts w:ascii="Gautami" w:hAnsi="Gautami" w:cs="Gautami"/>
                          <w:b/>
                          <w:sz w:val="20"/>
                          <w:szCs w:val="20"/>
                          <w:u w:val="single"/>
                        </w:rPr>
                        <w:t xml:space="preserve"> June 2011</w:t>
                      </w:r>
                    </w:p>
                    <w:p w:rsidR="005050AA"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Oz Tag Competition</w:t>
                      </w:r>
                    </w:p>
                    <w:p w:rsidR="005050AA" w:rsidRPr="00EC4010"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Victoria Park</w:t>
                      </w:r>
                    </w:p>
                    <w:p w:rsidR="005050AA" w:rsidRDefault="005050AA" w:rsidP="00EC401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30</w:t>
                      </w:r>
                      <w:r w:rsidRPr="00EC4010">
                        <w:rPr>
                          <w:rFonts w:ascii="Gautami" w:hAnsi="Gautami" w:cs="Gautami"/>
                          <w:b/>
                          <w:sz w:val="20"/>
                          <w:szCs w:val="20"/>
                          <w:u w:val="single"/>
                          <w:vertAlign w:val="superscript"/>
                        </w:rPr>
                        <w:t>th</w:t>
                      </w:r>
                      <w:r>
                        <w:rPr>
                          <w:rFonts w:ascii="Gautami" w:hAnsi="Gautami" w:cs="Gautami"/>
                          <w:b/>
                          <w:sz w:val="20"/>
                          <w:szCs w:val="20"/>
                          <w:u w:val="single"/>
                        </w:rPr>
                        <w:t xml:space="preserve"> June 2011</w:t>
                      </w:r>
                    </w:p>
                    <w:p w:rsidR="005050AA" w:rsidRPr="00EC4010" w:rsidRDefault="005050AA" w:rsidP="00EC4010">
                      <w:pPr>
                        <w:spacing w:after="0" w:line="240" w:lineRule="auto"/>
                        <w:ind w:firstLine="57"/>
                        <w:jc w:val="center"/>
                        <w:rPr>
                          <w:rFonts w:ascii="Gautami" w:hAnsi="Gautami" w:cs="Gautami"/>
                          <w:sz w:val="20"/>
                          <w:szCs w:val="20"/>
                        </w:rPr>
                      </w:pPr>
                      <w:r>
                        <w:rPr>
                          <w:rFonts w:ascii="Gautami" w:hAnsi="Gautami" w:cs="Gautami"/>
                          <w:sz w:val="20"/>
                          <w:szCs w:val="20"/>
                        </w:rPr>
                        <w:t>P&amp;C Sausage Sizzle</w:t>
                      </w:r>
                    </w:p>
                    <w:p w:rsidR="005050AA" w:rsidRDefault="005050AA" w:rsidP="00EC4010">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1</w:t>
                      </w:r>
                      <w:r w:rsidRPr="00EC4010">
                        <w:rPr>
                          <w:rFonts w:ascii="Gautami" w:hAnsi="Gautami" w:cs="Gautami"/>
                          <w:b/>
                          <w:sz w:val="20"/>
                          <w:szCs w:val="20"/>
                          <w:u w:val="single"/>
                          <w:vertAlign w:val="superscript"/>
                        </w:rPr>
                        <w:t>st</w:t>
                      </w:r>
                      <w:r>
                        <w:rPr>
                          <w:rFonts w:ascii="Gautami" w:hAnsi="Gautami" w:cs="Gautami"/>
                          <w:b/>
                          <w:sz w:val="20"/>
                          <w:szCs w:val="20"/>
                          <w:u w:val="single"/>
                        </w:rPr>
                        <w:t xml:space="preserve"> July 2011</w:t>
                      </w:r>
                    </w:p>
                    <w:p w:rsidR="005050AA" w:rsidRPr="00EC4010" w:rsidRDefault="005050AA" w:rsidP="00EC4010">
                      <w:pPr>
                        <w:spacing w:after="0" w:line="240" w:lineRule="auto"/>
                        <w:ind w:firstLine="57"/>
                        <w:jc w:val="center"/>
                        <w:rPr>
                          <w:rFonts w:ascii="Gautami" w:hAnsi="Gautami" w:cs="Gautami"/>
                          <w:sz w:val="20"/>
                          <w:szCs w:val="20"/>
                        </w:rPr>
                      </w:pPr>
                      <w:r w:rsidRPr="00EC4010">
                        <w:rPr>
                          <w:rFonts w:ascii="Gautami" w:hAnsi="Gautami" w:cs="Gautami"/>
                          <w:sz w:val="20"/>
                          <w:szCs w:val="20"/>
                        </w:rPr>
                        <w:t>Last Day Term 2</w:t>
                      </w:r>
                    </w:p>
                    <w:p w:rsidR="005050AA" w:rsidRDefault="005050AA" w:rsidP="00B8004D">
                      <w:pPr>
                        <w:spacing w:after="0" w:line="240" w:lineRule="auto"/>
                        <w:ind w:firstLine="57"/>
                        <w:rPr>
                          <w:rFonts w:ascii="Gautami" w:hAnsi="Gautami" w:cs="Gautami"/>
                          <w:sz w:val="20"/>
                          <w:szCs w:val="20"/>
                        </w:rPr>
                      </w:pPr>
                    </w:p>
                    <w:p w:rsidR="005050AA" w:rsidRPr="00EC4010" w:rsidRDefault="005050AA" w:rsidP="00EC4010">
                      <w:pPr>
                        <w:spacing w:after="0" w:line="240" w:lineRule="auto"/>
                        <w:ind w:firstLine="57"/>
                        <w:jc w:val="center"/>
                        <w:rPr>
                          <w:rFonts w:ascii="Gautami" w:hAnsi="Gautami" w:cs="Gautami"/>
                          <w:b/>
                          <w:i/>
                          <w:sz w:val="28"/>
                          <w:szCs w:val="28"/>
                        </w:rPr>
                      </w:pPr>
                      <w:r w:rsidRPr="00EC4010">
                        <w:rPr>
                          <w:rFonts w:ascii="Gautami" w:hAnsi="Gautami" w:cs="Gautami"/>
                          <w:b/>
                          <w:i/>
                          <w:sz w:val="28"/>
                          <w:szCs w:val="28"/>
                        </w:rPr>
                        <w:t>Tuesday 1</w:t>
                      </w:r>
                      <w:r>
                        <w:rPr>
                          <w:rFonts w:ascii="Gautami" w:hAnsi="Gautami" w:cs="Gautami"/>
                          <w:b/>
                          <w:i/>
                          <w:sz w:val="28"/>
                          <w:szCs w:val="28"/>
                        </w:rPr>
                        <w:t>9</w:t>
                      </w:r>
                      <w:r w:rsidRPr="00EC4010">
                        <w:rPr>
                          <w:rFonts w:ascii="Gautami" w:hAnsi="Gautami" w:cs="Gautami"/>
                          <w:b/>
                          <w:i/>
                          <w:sz w:val="28"/>
                          <w:szCs w:val="28"/>
                          <w:vertAlign w:val="superscript"/>
                        </w:rPr>
                        <w:t>th</w:t>
                      </w:r>
                      <w:r w:rsidRPr="00EC4010">
                        <w:rPr>
                          <w:rFonts w:ascii="Gautami" w:hAnsi="Gautami" w:cs="Gautami"/>
                          <w:b/>
                          <w:i/>
                          <w:sz w:val="28"/>
                          <w:szCs w:val="28"/>
                        </w:rPr>
                        <w:t xml:space="preserve"> July</w:t>
                      </w:r>
                    </w:p>
                    <w:p w:rsidR="005050AA" w:rsidRDefault="005050AA" w:rsidP="00EC4010">
                      <w:pPr>
                        <w:spacing w:after="0" w:line="240" w:lineRule="auto"/>
                        <w:ind w:firstLine="57"/>
                        <w:jc w:val="center"/>
                        <w:rPr>
                          <w:rFonts w:ascii="Gautami" w:hAnsi="Gautami" w:cs="Gautami"/>
                          <w:b/>
                          <w:i/>
                          <w:sz w:val="28"/>
                          <w:szCs w:val="28"/>
                        </w:rPr>
                      </w:pPr>
                      <w:r w:rsidRPr="00EC4010">
                        <w:rPr>
                          <w:rFonts w:ascii="Gautami" w:hAnsi="Gautami" w:cs="Gautami"/>
                          <w:b/>
                          <w:i/>
                          <w:sz w:val="28"/>
                          <w:szCs w:val="28"/>
                        </w:rPr>
                        <w:t xml:space="preserve">Students return </w:t>
                      </w:r>
                    </w:p>
                    <w:p w:rsidR="005050AA" w:rsidRPr="00EC4010" w:rsidRDefault="005050AA" w:rsidP="00EC4010">
                      <w:pPr>
                        <w:spacing w:after="0" w:line="240" w:lineRule="auto"/>
                        <w:ind w:firstLine="57"/>
                        <w:jc w:val="center"/>
                        <w:rPr>
                          <w:rFonts w:ascii="Gautami" w:hAnsi="Gautami" w:cs="Gautami"/>
                          <w:b/>
                          <w:i/>
                          <w:sz w:val="28"/>
                          <w:szCs w:val="28"/>
                        </w:rPr>
                      </w:pPr>
                      <w:r w:rsidRPr="00EC4010">
                        <w:rPr>
                          <w:rFonts w:ascii="Gautami" w:hAnsi="Gautami" w:cs="Gautami"/>
                          <w:b/>
                          <w:i/>
                          <w:sz w:val="28"/>
                          <w:szCs w:val="28"/>
                        </w:rPr>
                        <w:t>Term 3</w:t>
                      </w:r>
                    </w:p>
                    <w:p w:rsidR="005050AA" w:rsidRPr="003B7371" w:rsidRDefault="005050AA"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5050AA" w:rsidRDefault="005050AA"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5050AA" w:rsidRDefault="005050AA" w:rsidP="00FE1931">
                        <w:pPr>
                          <w:spacing w:after="0" w:line="240" w:lineRule="auto"/>
                          <w:outlineLvl w:val="0"/>
                        </w:pPr>
                        <w:r>
                          <w:t>Dear Parents and Caregivers,</w:t>
                        </w:r>
                      </w:p>
                      <w:p w:rsidR="005050AA" w:rsidRDefault="005050AA" w:rsidP="00FE1931">
                        <w:pPr>
                          <w:spacing w:after="0" w:line="240" w:lineRule="auto"/>
                          <w:outlineLvl w:val="0"/>
                        </w:pPr>
                      </w:p>
                      <w:p w:rsidR="005050AA" w:rsidRDefault="005050AA" w:rsidP="00FE1931">
                        <w:pPr>
                          <w:spacing w:after="0" w:line="240" w:lineRule="auto"/>
                          <w:outlineLvl w:val="0"/>
                          <w:rPr>
                            <w:b/>
                            <w:sz w:val="24"/>
                            <w:szCs w:val="24"/>
                          </w:rPr>
                        </w:pPr>
                        <w:r w:rsidRPr="00C95FFA">
                          <w:rPr>
                            <w:b/>
                            <w:sz w:val="24"/>
                            <w:szCs w:val="24"/>
                          </w:rPr>
                          <w:t>BER Ceremony</w:t>
                        </w:r>
                      </w:p>
                      <w:p w:rsidR="005050AA" w:rsidRPr="00C95FFA" w:rsidRDefault="005050AA" w:rsidP="00FE1931">
                        <w:pPr>
                          <w:spacing w:after="0" w:line="240" w:lineRule="auto"/>
                          <w:outlineLvl w:val="0"/>
                          <w:rPr>
                            <w:b/>
                            <w:sz w:val="24"/>
                            <w:szCs w:val="24"/>
                          </w:rPr>
                        </w:pPr>
                      </w:p>
                      <w:p w:rsidR="005050AA" w:rsidRDefault="005050AA" w:rsidP="00FE1931">
                        <w:pPr>
                          <w:spacing w:after="0" w:line="240" w:lineRule="auto"/>
                          <w:outlineLvl w:val="0"/>
                        </w:pPr>
                        <w:r>
                          <w:t xml:space="preserve">Last Tuesday, the Federal Member for Werriwa, Mr Laurie Ferguson officiated at the ceremony to celebrate our 2010 school refurbishment. State Member for Campbelltown, Mr Bryan Doyle was also present on the day. They were very impressed with the two items presented by our 4/5J drumming group and the choir’s magical performance of </w:t>
                        </w:r>
                      </w:p>
                      <w:p w:rsidR="005050AA" w:rsidRDefault="005050AA" w:rsidP="00FE1931">
                        <w:pPr>
                          <w:spacing w:after="0" w:line="240" w:lineRule="auto"/>
                          <w:outlineLvl w:val="0"/>
                        </w:pPr>
                        <w:proofErr w:type="gramStart"/>
                        <w:r>
                          <w:t>“The Greatest Love of All”.</w:t>
                        </w:r>
                        <w:proofErr w:type="gramEnd"/>
                      </w:p>
                      <w:p w:rsidR="005050AA" w:rsidRDefault="005050AA" w:rsidP="00FE1931">
                        <w:pPr>
                          <w:spacing w:after="0" w:line="240" w:lineRule="auto"/>
                          <w:outlineLvl w:val="0"/>
                        </w:pPr>
                        <w:r>
                          <w:t>I was a very proud principal to observe the high standards of behaviour by the boys and girls at the assembly and on our walk around the school, showing our beautiful classrooms and state of the art technology.</w:t>
                        </w:r>
                      </w:p>
                      <w:p w:rsidR="005050AA" w:rsidRDefault="005050AA" w:rsidP="00FE1931">
                        <w:pPr>
                          <w:spacing w:after="0" w:line="240" w:lineRule="auto"/>
                          <w:outlineLvl w:val="0"/>
                        </w:pPr>
                        <w:r>
                          <w:t>Please read the school captain’s speech in this Informer.</w:t>
                        </w:r>
                      </w:p>
                      <w:p w:rsidR="005050AA" w:rsidRDefault="005050AA" w:rsidP="00FE1931">
                        <w:pPr>
                          <w:spacing w:after="0" w:line="240" w:lineRule="auto"/>
                          <w:outlineLvl w:val="0"/>
                        </w:pPr>
                      </w:p>
                      <w:p w:rsidR="005050AA" w:rsidRDefault="005050AA" w:rsidP="00FE1931">
                        <w:pPr>
                          <w:spacing w:after="0" w:line="240" w:lineRule="auto"/>
                          <w:outlineLvl w:val="0"/>
                          <w:rPr>
                            <w:b/>
                            <w:sz w:val="24"/>
                            <w:szCs w:val="24"/>
                          </w:rPr>
                        </w:pPr>
                        <w:r w:rsidRPr="00C95FFA">
                          <w:rPr>
                            <w:b/>
                            <w:sz w:val="24"/>
                            <w:szCs w:val="24"/>
                          </w:rPr>
                          <w:t>Public Education Ambassador</w:t>
                        </w:r>
                      </w:p>
                      <w:p w:rsidR="005050AA" w:rsidRPr="00C95FFA" w:rsidRDefault="005050AA" w:rsidP="00FE1931">
                        <w:pPr>
                          <w:spacing w:after="0" w:line="240" w:lineRule="auto"/>
                          <w:outlineLvl w:val="0"/>
                          <w:rPr>
                            <w:b/>
                            <w:sz w:val="24"/>
                            <w:szCs w:val="24"/>
                          </w:rPr>
                        </w:pPr>
                      </w:p>
                      <w:p w:rsidR="005050AA" w:rsidRDefault="005050AA" w:rsidP="00FE1931">
                        <w:pPr>
                          <w:spacing w:after="0" w:line="240" w:lineRule="auto"/>
                          <w:outlineLvl w:val="0"/>
                        </w:pPr>
                        <w:r>
                          <w:t xml:space="preserve">School </w:t>
                        </w:r>
                        <w:proofErr w:type="gramStart"/>
                        <w:r>
                          <w:t>Vice</w:t>
                        </w:r>
                        <w:proofErr w:type="gramEnd"/>
                        <w:r>
                          <w:t xml:space="preserve"> Captain Monika </w:t>
                        </w:r>
                        <w:proofErr w:type="spellStart"/>
                        <w:r>
                          <w:t>Boros</w:t>
                        </w:r>
                        <w:proofErr w:type="spellEnd"/>
                        <w:r>
                          <w:t xml:space="preserve"> has been selected to represent our school this year as our public education ambassador. Monika will attend a regional Leadership Day at </w:t>
                        </w:r>
                        <w:proofErr w:type="spellStart"/>
                        <w:r>
                          <w:t>Belgenny</w:t>
                        </w:r>
                        <w:proofErr w:type="spellEnd"/>
                        <w:r>
                          <w:t xml:space="preserve"> Farm on June 22 and a forum at Homebush followed a presentation evening on August 4. Congratulations, Monika.</w:t>
                        </w:r>
                      </w:p>
                      <w:p w:rsidR="005050AA" w:rsidRDefault="005050AA" w:rsidP="00FE1931">
                        <w:pPr>
                          <w:spacing w:after="0" w:line="240" w:lineRule="auto"/>
                          <w:outlineLvl w:val="0"/>
                        </w:pPr>
                      </w:p>
                      <w:p w:rsidR="005050AA" w:rsidRDefault="005050AA" w:rsidP="00FE1931">
                        <w:pPr>
                          <w:spacing w:after="0" w:line="240" w:lineRule="auto"/>
                          <w:outlineLvl w:val="0"/>
                          <w:rPr>
                            <w:b/>
                            <w:sz w:val="24"/>
                            <w:szCs w:val="24"/>
                          </w:rPr>
                        </w:pPr>
                        <w:r w:rsidRPr="00C95FFA">
                          <w:rPr>
                            <w:b/>
                            <w:sz w:val="24"/>
                            <w:szCs w:val="24"/>
                          </w:rPr>
                          <w:t>Students Reports</w:t>
                        </w:r>
                      </w:p>
                      <w:p w:rsidR="005050AA" w:rsidRPr="00C95FFA" w:rsidRDefault="005050AA" w:rsidP="00FE1931">
                        <w:pPr>
                          <w:spacing w:after="0" w:line="240" w:lineRule="auto"/>
                          <w:outlineLvl w:val="0"/>
                          <w:rPr>
                            <w:b/>
                            <w:sz w:val="24"/>
                            <w:szCs w:val="24"/>
                          </w:rPr>
                        </w:pPr>
                      </w:p>
                      <w:p w:rsidR="005050AA" w:rsidRDefault="005050AA" w:rsidP="00FE1931">
                        <w:pPr>
                          <w:spacing w:after="0" w:line="240" w:lineRule="auto"/>
                          <w:outlineLvl w:val="0"/>
                        </w:pPr>
                        <w:r>
                          <w:t>Teachers constantly assess student learning throughout the year. Assessment informs teachers about student progress and assists us in future planning.</w:t>
                        </w:r>
                      </w:p>
                      <w:p w:rsidR="005050AA" w:rsidRDefault="005050AA" w:rsidP="00FE1931">
                        <w:pPr>
                          <w:spacing w:after="0" w:line="240" w:lineRule="auto"/>
                          <w:outlineLvl w:val="0"/>
                        </w:pPr>
                        <w:r>
                          <w:t>Reports for Semester 1 will be sent home to parents on Thursday June 23. All parents are encouraged to participate in a parent interview either on Tuesday, June 28 or at a time arranged with the class teacher.</w:t>
                        </w:r>
                      </w:p>
                      <w:p w:rsidR="005050AA" w:rsidRDefault="005050AA" w:rsidP="00FE1931">
                        <w:pPr>
                          <w:spacing w:after="0" w:line="240" w:lineRule="auto"/>
                          <w:outlineLvl w:val="0"/>
                        </w:pPr>
                        <w:r>
                          <w:t xml:space="preserve">Parents and teachers liaising together ensure that each child is working towards achieving their best learning outcomes. </w:t>
                        </w: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Default="005050AA" w:rsidP="00FE1931">
                        <w:pPr>
                          <w:spacing w:after="0" w:line="240" w:lineRule="auto"/>
                          <w:outlineLvl w:val="0"/>
                        </w:pPr>
                      </w:p>
                      <w:p w:rsidR="005050AA" w:rsidRPr="006E2409" w:rsidRDefault="005050AA"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5050AA" w:rsidRPr="00E069FE" w:rsidRDefault="005050AA"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5050AA" w:rsidRPr="00E069FE" w:rsidRDefault="005050AA" w:rsidP="00E069FE">
                          <w:pPr>
                            <w:pStyle w:val="NoSpacing"/>
                            <w:jc w:val="center"/>
                          </w:pPr>
                          <w:r w:rsidRPr="00E069FE">
                            <w:t>www.thegrange-p.school.nsw.edu.au</w:t>
                          </w:r>
                        </w:p>
                        <w:p w:rsidR="005050AA" w:rsidRPr="0028407E" w:rsidRDefault="005050AA" w:rsidP="0028407E">
                          <w:pPr>
                            <w:rPr>
                              <w:sz w:val="28"/>
                              <w:szCs w:val="28"/>
                            </w:rPr>
                          </w:pPr>
                        </w:p>
                        <w:p w:rsidR="005050AA" w:rsidRPr="0028407E" w:rsidRDefault="005050AA" w:rsidP="0028407E">
                          <w:pPr>
                            <w:jc w:val="center"/>
                            <w:rPr>
                              <w:sz w:val="28"/>
                              <w:szCs w:val="28"/>
                            </w:rPr>
                          </w:pPr>
                        </w:p>
                        <w:p w:rsidR="005050AA" w:rsidRDefault="005050AA"/>
                      </w:txbxContent>
                    </v:textbox>
                  </v:shape>
                  <v:shape id="_x0000_s1036" type="#_x0000_t202" style="position:absolute;left:690;top:4378;width:10575;height:568" o:regroupid="8">
                    <v:textbox>
                      <w:txbxContent>
                        <w:p w:rsidR="005050AA" w:rsidRPr="00E069FE" w:rsidRDefault="005050AA"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5050AA" w:rsidRDefault="005050AA"/>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r w:rsidRPr="00920AC0">
        <w:rPr>
          <w:b/>
          <w:sz w:val="32"/>
          <w:szCs w:val="32"/>
        </w:rPr>
        <w:t>Term</w:t>
      </w:r>
      <w:r w:rsidR="0022057B">
        <w:rPr>
          <w:b/>
          <w:sz w:val="32"/>
          <w:szCs w:val="32"/>
        </w:rPr>
        <w:t xml:space="preserve"> 2</w:t>
      </w:r>
      <w:r w:rsidRPr="00920AC0">
        <w:rPr>
          <w:b/>
          <w:sz w:val="32"/>
          <w:szCs w:val="32"/>
        </w:rPr>
        <w:t xml:space="preserve"> Week </w:t>
      </w:r>
      <w:r w:rsidR="0022057B">
        <w:rPr>
          <w:b/>
          <w:sz w:val="32"/>
          <w:szCs w:val="32"/>
        </w:rPr>
        <w:t>8 – 14</w:t>
      </w:r>
      <w:r w:rsidR="0022057B" w:rsidRPr="0022057B">
        <w:rPr>
          <w:b/>
          <w:sz w:val="32"/>
          <w:szCs w:val="32"/>
          <w:vertAlign w:val="superscript"/>
        </w:rPr>
        <w:t>th</w:t>
      </w:r>
      <w:r w:rsidR="0022057B">
        <w:rPr>
          <w:b/>
          <w:sz w:val="32"/>
          <w:szCs w:val="32"/>
        </w:rPr>
        <w:t xml:space="preserve"> June 2011 </w:t>
      </w:r>
    </w:p>
    <w:p w:rsidR="0040653B" w:rsidRPr="002010C0" w:rsidRDefault="0040653B" w:rsidP="003D3051">
      <w:pPr>
        <w:rPr>
          <w:b/>
          <w:u w:val="single"/>
        </w:rPr>
      </w:pPr>
    </w:p>
    <w:p w:rsidR="0040653B" w:rsidRPr="00876823" w:rsidRDefault="0040653B" w:rsidP="003D3051">
      <w:pPr>
        <w:rPr>
          <w:i/>
        </w:rPr>
      </w:pPr>
    </w:p>
    <w:p w:rsidR="0040653B" w:rsidRDefault="00665652" w:rsidP="003D3051">
      <w:r>
        <w:rPr>
          <w:noProof/>
          <w:lang w:eastAsia="en-AU"/>
        </w:rPr>
        <w:pict>
          <v:shape id="_x0000_s1037" type="#_x0000_t202" style="position:absolute;margin-left:128.85pt;margin-top:21.95pt;width:283.5pt;height:27.6pt;z-index:251658240" o:regroupid="5" stroked="f">
            <v:textbox>
              <w:txbxContent>
                <w:p w:rsidR="005050AA" w:rsidRDefault="005050AA">
                  <w:pPr>
                    <w:rPr>
                      <w:sz w:val="32"/>
                      <w:szCs w:val="32"/>
                    </w:rPr>
                  </w:pPr>
                  <w:r>
                    <w:rPr>
                      <w:b/>
                      <w:sz w:val="32"/>
                      <w:szCs w:val="32"/>
                    </w:rPr>
                    <w:t xml:space="preserve">Term </w:t>
                  </w:r>
                </w:p>
                <w:p w:rsidR="005050AA" w:rsidRDefault="005050AA"/>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665652" w:rsidP="003D3051">
      <w:r>
        <w:rPr>
          <w:noProof/>
          <w:lang w:eastAsia="en-AU"/>
        </w:rPr>
        <w:lastRenderedPageBreak/>
        <w:pict>
          <v:group id="_x0000_s1038" style="position:absolute;margin-left:-23.65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5050AA" w:rsidRDefault="005050AA" w:rsidP="00C95FFA">
                      <w:pPr>
                        <w:spacing w:after="0" w:line="240" w:lineRule="auto"/>
                        <w:outlineLvl w:val="0"/>
                        <w:rPr>
                          <w:b/>
                          <w:sz w:val="24"/>
                          <w:szCs w:val="24"/>
                        </w:rPr>
                      </w:pPr>
                      <w:r w:rsidRPr="00C95FFA">
                        <w:rPr>
                          <w:b/>
                          <w:sz w:val="24"/>
                          <w:szCs w:val="24"/>
                        </w:rPr>
                        <w:t>Ingleburn Schools Working Together</w:t>
                      </w:r>
                    </w:p>
                    <w:p w:rsidR="005050AA" w:rsidRPr="00C95FFA" w:rsidRDefault="005050AA" w:rsidP="00C95FFA">
                      <w:pPr>
                        <w:spacing w:after="0" w:line="240" w:lineRule="auto"/>
                        <w:outlineLvl w:val="0"/>
                        <w:rPr>
                          <w:b/>
                          <w:sz w:val="24"/>
                          <w:szCs w:val="24"/>
                        </w:rPr>
                      </w:pPr>
                    </w:p>
                    <w:p w:rsidR="005050AA" w:rsidRDefault="005050AA" w:rsidP="00C95FFA">
                      <w:pPr>
                        <w:spacing w:after="0" w:line="240" w:lineRule="auto"/>
                        <w:outlineLvl w:val="0"/>
                      </w:pPr>
                      <w:r>
                        <w:t>This term, a number of schools in our local area are participating in shared professional development activities. Next Monday, June 20 a number of teachers from other schools will be coming to The Grange to observe best practice lessons in literacy and numeracy.</w:t>
                      </w:r>
                    </w:p>
                    <w:p w:rsidR="005050AA" w:rsidRDefault="005050AA" w:rsidP="00914EBC">
                      <w:pPr>
                        <w:pStyle w:val="NoSpacing"/>
                      </w:pPr>
                    </w:p>
                    <w:p w:rsidR="005050AA" w:rsidRDefault="005050AA" w:rsidP="00914EBC">
                      <w:pPr>
                        <w:pStyle w:val="NoSpacing"/>
                      </w:pPr>
                      <w:r>
                        <w:t>Lynne Wilson</w:t>
                      </w:r>
                    </w:p>
                    <w:p w:rsidR="005050AA" w:rsidRDefault="005050AA" w:rsidP="00914EBC">
                      <w:pPr>
                        <w:pStyle w:val="NoSpacing"/>
                      </w:pPr>
                      <w:r>
                        <w:t>Principal</w:t>
                      </w:r>
                    </w:p>
                    <w:p w:rsidR="005050AA" w:rsidRDefault="005050AA" w:rsidP="00914EBC">
                      <w:pPr>
                        <w:pStyle w:val="NoSpacing"/>
                      </w:pPr>
                    </w:p>
                    <w:tbl>
                      <w:tblPr>
                        <w:tblStyle w:val="TableGrid"/>
                        <w:tblW w:w="0" w:type="auto"/>
                        <w:tblInd w:w="108" w:type="dxa"/>
                        <w:tblLook w:val="04A0"/>
                      </w:tblPr>
                      <w:tblGrid>
                        <w:gridCol w:w="5245"/>
                      </w:tblGrid>
                      <w:tr w:rsidR="005050AA" w:rsidTr="00C049DB">
                        <w:tc>
                          <w:tcPr>
                            <w:tcW w:w="5245" w:type="dxa"/>
                          </w:tcPr>
                          <w:p w:rsidR="005050AA" w:rsidRPr="001F0C2B" w:rsidRDefault="005050AA" w:rsidP="00F7124B">
                            <w:pPr>
                              <w:pStyle w:val="NoSpacing"/>
                              <w:jc w:val="center"/>
                              <w:rPr>
                                <w:rFonts w:ascii="Britannic Bold" w:hAnsi="Britannic Bold"/>
                                <w:sz w:val="32"/>
                                <w:szCs w:val="32"/>
                              </w:rPr>
                            </w:pPr>
                            <w:r w:rsidRPr="001F0C2B">
                              <w:rPr>
                                <w:rFonts w:ascii="Britannic Bold" w:hAnsi="Britannic Bold"/>
                                <w:sz w:val="32"/>
                                <w:szCs w:val="32"/>
                              </w:rPr>
                              <w:t>“JAMES COURT” TENNIS</w:t>
                            </w:r>
                          </w:p>
                          <w:p w:rsidR="005050AA" w:rsidRPr="00F7124B" w:rsidRDefault="005050AA" w:rsidP="00F7124B">
                            <w:pPr>
                              <w:pStyle w:val="NoSpacing"/>
                              <w:jc w:val="center"/>
                              <w:rPr>
                                <w:rFonts w:ascii="AvantGarde" w:hAnsi="AvantGarde"/>
                              </w:rPr>
                            </w:pPr>
                            <w:r w:rsidRPr="00F7124B">
                              <w:rPr>
                                <w:rFonts w:ascii="AvantGarde" w:hAnsi="AvantGarde"/>
                              </w:rPr>
                              <w:t>The 88</w:t>
                            </w:r>
                            <w:r w:rsidRPr="00F7124B">
                              <w:rPr>
                                <w:rFonts w:ascii="AvantGarde" w:hAnsi="AvantGarde"/>
                                <w:vertAlign w:val="superscript"/>
                              </w:rPr>
                              <w:t>TH</w:t>
                            </w:r>
                            <w:r w:rsidRPr="00F7124B">
                              <w:rPr>
                                <w:rFonts w:ascii="AvantGarde" w:hAnsi="AvantGarde"/>
                              </w:rPr>
                              <w:t xml:space="preserve"> James Court Tennis Camp will be held 4</w:t>
                            </w:r>
                            <w:r w:rsidRPr="00F7124B">
                              <w:rPr>
                                <w:rFonts w:ascii="AvantGarde" w:hAnsi="AvantGarde"/>
                                <w:vertAlign w:val="superscript"/>
                              </w:rPr>
                              <w:t>th</w:t>
                            </w:r>
                            <w:r w:rsidRPr="00F7124B">
                              <w:rPr>
                                <w:rFonts w:ascii="AvantGarde" w:hAnsi="AvantGarde"/>
                              </w:rPr>
                              <w:t xml:space="preserve"> to 8</w:t>
                            </w:r>
                            <w:r w:rsidRPr="00F7124B">
                              <w:rPr>
                                <w:rFonts w:ascii="AvantGarde" w:hAnsi="AvantGarde"/>
                                <w:vertAlign w:val="superscript"/>
                              </w:rPr>
                              <w:t>th</w:t>
                            </w:r>
                            <w:r w:rsidRPr="00F7124B">
                              <w:rPr>
                                <w:rFonts w:ascii="AvantGarde" w:hAnsi="AvantGarde"/>
                              </w:rPr>
                              <w:t xml:space="preserve"> July, 2011 inclusive. Fees are $90.00 for the week which includes free sausage sizzle and a swim on Friday. </w:t>
                            </w:r>
                          </w:p>
                          <w:p w:rsidR="005050AA" w:rsidRDefault="005050AA" w:rsidP="00F7124B">
                            <w:pPr>
                              <w:pStyle w:val="NoSpacing"/>
                              <w:jc w:val="center"/>
                              <w:rPr>
                                <w:rFonts w:ascii="AvantGarde" w:hAnsi="AvantGarde"/>
                              </w:rPr>
                            </w:pPr>
                            <w:r w:rsidRPr="00F7124B">
                              <w:rPr>
                                <w:rFonts w:ascii="AvantGarde" w:hAnsi="AvantGarde"/>
                              </w:rPr>
                              <w:t>Tennis Coaching commences</w:t>
                            </w:r>
                          </w:p>
                          <w:p w:rsidR="005050AA" w:rsidRPr="00F7124B" w:rsidRDefault="005050AA" w:rsidP="00F7124B">
                            <w:pPr>
                              <w:pStyle w:val="NoSpacing"/>
                              <w:jc w:val="center"/>
                              <w:rPr>
                                <w:rFonts w:ascii="AvantGarde" w:hAnsi="AvantGarde"/>
                              </w:rPr>
                            </w:pPr>
                            <w:r w:rsidRPr="00F7124B">
                              <w:rPr>
                                <w:rFonts w:ascii="AvantGarde" w:hAnsi="AvantGarde"/>
                              </w:rPr>
                              <w:t xml:space="preserve"> </w:t>
                            </w:r>
                            <w:proofErr w:type="gramStart"/>
                            <w:r w:rsidRPr="00F7124B">
                              <w:rPr>
                                <w:rFonts w:ascii="AvantGarde" w:hAnsi="AvantGarde"/>
                              </w:rPr>
                              <w:t>on</w:t>
                            </w:r>
                            <w:proofErr w:type="gramEnd"/>
                            <w:r w:rsidRPr="00F7124B">
                              <w:rPr>
                                <w:rFonts w:ascii="AvantGarde" w:hAnsi="AvantGarde"/>
                              </w:rPr>
                              <w:t xml:space="preserve"> Monday 18</w:t>
                            </w:r>
                            <w:r w:rsidRPr="00F7124B">
                              <w:rPr>
                                <w:rFonts w:ascii="AvantGarde" w:hAnsi="AvantGarde"/>
                                <w:vertAlign w:val="superscript"/>
                              </w:rPr>
                              <w:t>th</w:t>
                            </w:r>
                            <w:r w:rsidRPr="00F7124B">
                              <w:rPr>
                                <w:rFonts w:ascii="AvantGarde" w:hAnsi="AvantGarde"/>
                              </w:rPr>
                              <w:t xml:space="preserve"> July for group and private lessons 4 years and up.</w:t>
                            </w:r>
                          </w:p>
                          <w:p w:rsidR="005050AA" w:rsidRPr="00F7124B" w:rsidRDefault="005050AA" w:rsidP="00F7124B">
                            <w:pPr>
                              <w:pStyle w:val="NoSpacing"/>
                              <w:jc w:val="center"/>
                              <w:rPr>
                                <w:rFonts w:ascii="AvantGarde" w:hAnsi="AvantGarde"/>
                              </w:rPr>
                            </w:pPr>
                          </w:p>
                          <w:p w:rsidR="005050AA" w:rsidRPr="00F7124B" w:rsidRDefault="005050AA" w:rsidP="00F7124B">
                            <w:pPr>
                              <w:pStyle w:val="NoSpacing"/>
                              <w:jc w:val="center"/>
                              <w:rPr>
                                <w:rFonts w:ascii="AvantGarde" w:hAnsi="AvantGarde"/>
                                <w:b/>
                              </w:rPr>
                            </w:pPr>
                            <w:r w:rsidRPr="00F7124B">
                              <w:rPr>
                                <w:rFonts w:ascii="AvantGarde" w:hAnsi="AvantGarde"/>
                                <w:b/>
                              </w:rPr>
                              <w:t xml:space="preserve">Please call Michael </w:t>
                            </w:r>
                            <w:proofErr w:type="spellStart"/>
                            <w:r w:rsidRPr="00F7124B">
                              <w:rPr>
                                <w:rFonts w:ascii="AvantGarde" w:hAnsi="AvantGarde"/>
                                <w:b/>
                              </w:rPr>
                              <w:t>Mullane</w:t>
                            </w:r>
                            <w:proofErr w:type="spellEnd"/>
                            <w:r w:rsidRPr="00F7124B">
                              <w:rPr>
                                <w:rFonts w:ascii="AvantGarde" w:hAnsi="AvantGarde"/>
                                <w:b/>
                              </w:rPr>
                              <w:t xml:space="preserve"> on 0408 448 618 for an enrolment form.</w:t>
                            </w:r>
                          </w:p>
                          <w:p w:rsidR="005050AA" w:rsidRDefault="005050AA" w:rsidP="00914EBC">
                            <w:pPr>
                              <w:pStyle w:val="NoSpacing"/>
                            </w:pPr>
                          </w:p>
                        </w:tc>
                      </w:tr>
                    </w:tbl>
                    <w:p w:rsidR="005050AA" w:rsidRDefault="005050AA" w:rsidP="00914EBC">
                      <w:pPr>
                        <w:pStyle w:val="NoSpacing"/>
                      </w:pPr>
                    </w:p>
                    <w:p w:rsidR="005050AA" w:rsidRPr="00C556FA" w:rsidRDefault="005050AA" w:rsidP="00C556FA">
                      <w:pPr>
                        <w:pStyle w:val="NoSpacing"/>
                        <w:jc w:val="center"/>
                        <w:rPr>
                          <w:rFonts w:ascii="Comic Sans MS" w:hAnsi="Comic Sans MS"/>
                          <w:b/>
                        </w:rPr>
                      </w:pPr>
                      <w:r w:rsidRPr="00C556FA">
                        <w:rPr>
                          <w:rFonts w:ascii="Comic Sans MS" w:hAnsi="Comic Sans MS"/>
                          <w:b/>
                        </w:rPr>
                        <w:t xml:space="preserve">Active </w:t>
                      </w:r>
                      <w:proofErr w:type="gramStart"/>
                      <w:r w:rsidRPr="00C556FA">
                        <w:rPr>
                          <w:rFonts w:ascii="Comic Sans MS" w:hAnsi="Comic Sans MS"/>
                          <w:b/>
                        </w:rPr>
                        <w:t>After</w:t>
                      </w:r>
                      <w:proofErr w:type="gramEnd"/>
                      <w:r w:rsidRPr="00C556FA">
                        <w:rPr>
                          <w:rFonts w:ascii="Comic Sans MS" w:hAnsi="Comic Sans MS"/>
                          <w:b/>
                        </w:rPr>
                        <w:t xml:space="preserve"> School Sport</w:t>
                      </w:r>
                    </w:p>
                    <w:p w:rsidR="005050AA" w:rsidRPr="00535F06" w:rsidRDefault="005050AA" w:rsidP="00914EBC">
                      <w:pPr>
                        <w:pStyle w:val="NoSpacing"/>
                        <w:rPr>
                          <w:rFonts w:ascii="Comic Sans MS" w:hAnsi="Comic Sans MS"/>
                        </w:rPr>
                      </w:pPr>
                      <w:r w:rsidRPr="00535F06">
                        <w:rPr>
                          <w:rFonts w:ascii="Comic Sans MS" w:hAnsi="Comic Sans MS"/>
                        </w:rPr>
                        <w:t>Dear Parents and Caregivers,</w:t>
                      </w:r>
                    </w:p>
                    <w:p w:rsidR="005050AA" w:rsidRPr="00535F06" w:rsidRDefault="005050AA" w:rsidP="00914EBC">
                      <w:pPr>
                        <w:pStyle w:val="NoSpacing"/>
                        <w:rPr>
                          <w:rFonts w:ascii="Comic Sans MS" w:hAnsi="Comic Sans MS"/>
                        </w:rPr>
                      </w:pPr>
                      <w:r w:rsidRPr="00535F06">
                        <w:rPr>
                          <w:rFonts w:ascii="Comic Sans MS" w:hAnsi="Comic Sans MS"/>
                        </w:rPr>
                        <w:t xml:space="preserve">The last days for Active </w:t>
                      </w:r>
                      <w:proofErr w:type="gramStart"/>
                      <w:r w:rsidRPr="00535F06">
                        <w:rPr>
                          <w:rFonts w:ascii="Comic Sans MS" w:hAnsi="Comic Sans MS"/>
                        </w:rPr>
                        <w:t>After</w:t>
                      </w:r>
                      <w:proofErr w:type="gramEnd"/>
                      <w:r w:rsidRPr="00535F06">
                        <w:rPr>
                          <w:rFonts w:ascii="Comic Sans MS" w:hAnsi="Comic Sans MS"/>
                        </w:rPr>
                        <w:t xml:space="preserve"> School Sport for </w:t>
                      </w:r>
                      <w:r w:rsidRPr="00C556FA">
                        <w:rPr>
                          <w:rFonts w:ascii="Comic Sans MS" w:hAnsi="Comic Sans MS"/>
                          <w:b/>
                        </w:rPr>
                        <w:t>Term 2</w:t>
                      </w:r>
                      <w:r w:rsidRPr="00535F06">
                        <w:rPr>
                          <w:rFonts w:ascii="Comic Sans MS" w:hAnsi="Comic Sans MS"/>
                        </w:rPr>
                        <w:t xml:space="preserve"> are;</w:t>
                      </w:r>
                    </w:p>
                    <w:p w:rsidR="005050AA" w:rsidRPr="00535F06" w:rsidRDefault="005050AA" w:rsidP="00914EBC">
                      <w:pPr>
                        <w:pStyle w:val="NoSpacing"/>
                        <w:rPr>
                          <w:rFonts w:ascii="Comic Sans MS" w:hAnsi="Comic Sans MS"/>
                        </w:rPr>
                      </w:pPr>
                      <w:r w:rsidRPr="00535F06">
                        <w:rPr>
                          <w:rFonts w:ascii="Comic Sans MS" w:hAnsi="Comic Sans MS"/>
                          <w:b/>
                        </w:rPr>
                        <w:t>K-2</w:t>
                      </w:r>
                      <w:r w:rsidRPr="00535F06">
                        <w:rPr>
                          <w:rFonts w:ascii="Comic Sans MS" w:hAnsi="Comic Sans MS"/>
                        </w:rPr>
                        <w:t xml:space="preserve"> Monday </w:t>
                      </w:r>
                      <w:proofErr w:type="gramStart"/>
                      <w:r w:rsidRPr="00535F06">
                        <w:rPr>
                          <w:rFonts w:ascii="Comic Sans MS" w:hAnsi="Comic Sans MS"/>
                        </w:rPr>
                        <w:t>25</w:t>
                      </w:r>
                      <w:r w:rsidRPr="00535F06">
                        <w:rPr>
                          <w:rFonts w:ascii="Comic Sans MS" w:hAnsi="Comic Sans MS"/>
                          <w:vertAlign w:val="superscript"/>
                        </w:rPr>
                        <w:t xml:space="preserve">th  </w:t>
                      </w:r>
                      <w:r w:rsidRPr="00535F06">
                        <w:rPr>
                          <w:rFonts w:ascii="Comic Sans MS" w:hAnsi="Comic Sans MS"/>
                        </w:rPr>
                        <w:t>June</w:t>
                      </w:r>
                      <w:proofErr w:type="gramEnd"/>
                      <w:r w:rsidRPr="00535F06">
                        <w:rPr>
                          <w:rFonts w:ascii="Comic Sans MS" w:hAnsi="Comic Sans MS"/>
                        </w:rPr>
                        <w:t xml:space="preserve"> (make-up day for Public Holiday)</w:t>
                      </w:r>
                    </w:p>
                    <w:p w:rsidR="005050AA" w:rsidRPr="00535F06" w:rsidRDefault="005050AA" w:rsidP="00914EBC">
                      <w:pPr>
                        <w:pStyle w:val="NoSpacing"/>
                        <w:rPr>
                          <w:rFonts w:ascii="Comic Sans MS" w:hAnsi="Comic Sans MS"/>
                        </w:rPr>
                      </w:pPr>
                      <w:r w:rsidRPr="00535F06">
                        <w:rPr>
                          <w:rFonts w:ascii="Comic Sans MS" w:hAnsi="Comic Sans MS"/>
                          <w:b/>
                        </w:rPr>
                        <w:t>3-6</w:t>
                      </w:r>
                      <w:r w:rsidRPr="00535F06">
                        <w:rPr>
                          <w:rFonts w:ascii="Comic Sans MS" w:hAnsi="Comic Sans MS"/>
                        </w:rPr>
                        <w:t xml:space="preserve"> Wednesday 15</w:t>
                      </w:r>
                      <w:r w:rsidRPr="00535F06">
                        <w:rPr>
                          <w:rFonts w:ascii="Comic Sans MS" w:hAnsi="Comic Sans MS"/>
                          <w:vertAlign w:val="superscript"/>
                        </w:rPr>
                        <w:t>th</w:t>
                      </w:r>
                      <w:r w:rsidRPr="00535F06">
                        <w:rPr>
                          <w:rFonts w:ascii="Comic Sans MS" w:hAnsi="Comic Sans MS"/>
                        </w:rPr>
                        <w:t xml:space="preserve"> June</w:t>
                      </w:r>
                    </w:p>
                    <w:p w:rsidR="005050AA" w:rsidRPr="00535F06" w:rsidRDefault="005050AA" w:rsidP="00914EBC">
                      <w:pPr>
                        <w:pStyle w:val="NoSpacing"/>
                        <w:rPr>
                          <w:rFonts w:ascii="Comic Sans MS" w:hAnsi="Comic Sans MS"/>
                        </w:rPr>
                      </w:pPr>
                    </w:p>
                    <w:p w:rsidR="005050AA" w:rsidRPr="00535F06" w:rsidRDefault="005050AA" w:rsidP="00914EBC">
                      <w:pPr>
                        <w:pStyle w:val="NoSpacing"/>
                        <w:rPr>
                          <w:rFonts w:ascii="Comic Sans MS" w:hAnsi="Comic Sans MS"/>
                        </w:rPr>
                      </w:pPr>
                      <w:r w:rsidRPr="00535F06">
                        <w:rPr>
                          <w:rFonts w:ascii="Comic Sans MS" w:hAnsi="Comic Sans MS"/>
                        </w:rPr>
                        <w:t xml:space="preserve">Active </w:t>
                      </w:r>
                      <w:proofErr w:type="gramStart"/>
                      <w:r w:rsidRPr="00535F06">
                        <w:rPr>
                          <w:rFonts w:ascii="Comic Sans MS" w:hAnsi="Comic Sans MS"/>
                        </w:rPr>
                        <w:t>After</w:t>
                      </w:r>
                      <w:proofErr w:type="gramEnd"/>
                      <w:r w:rsidRPr="00535F06">
                        <w:rPr>
                          <w:rFonts w:ascii="Comic Sans MS" w:hAnsi="Comic Sans MS"/>
                        </w:rPr>
                        <w:t xml:space="preserve"> School Sport will commence for </w:t>
                      </w:r>
                      <w:r w:rsidRPr="00C556FA">
                        <w:rPr>
                          <w:rFonts w:ascii="Comic Sans MS" w:hAnsi="Comic Sans MS"/>
                          <w:b/>
                        </w:rPr>
                        <w:t>Term 3</w:t>
                      </w:r>
                      <w:r w:rsidRPr="00535F06">
                        <w:rPr>
                          <w:rFonts w:ascii="Comic Sans MS" w:hAnsi="Comic Sans MS"/>
                        </w:rPr>
                        <w:t xml:space="preserve"> on;</w:t>
                      </w:r>
                    </w:p>
                    <w:p w:rsidR="005050AA" w:rsidRPr="00535F06" w:rsidRDefault="005050AA" w:rsidP="00914EBC">
                      <w:pPr>
                        <w:pStyle w:val="NoSpacing"/>
                        <w:rPr>
                          <w:rFonts w:ascii="Comic Sans MS" w:hAnsi="Comic Sans MS"/>
                        </w:rPr>
                      </w:pPr>
                      <w:r w:rsidRPr="00535F06">
                        <w:rPr>
                          <w:rFonts w:ascii="Comic Sans MS" w:hAnsi="Comic Sans MS"/>
                          <w:b/>
                        </w:rPr>
                        <w:t>K-2</w:t>
                      </w:r>
                      <w:r w:rsidRPr="00535F06">
                        <w:rPr>
                          <w:rFonts w:ascii="Comic Sans MS" w:hAnsi="Comic Sans MS"/>
                        </w:rPr>
                        <w:t xml:space="preserve"> Monday 25</w:t>
                      </w:r>
                      <w:r w:rsidRPr="00535F06">
                        <w:rPr>
                          <w:rFonts w:ascii="Comic Sans MS" w:hAnsi="Comic Sans MS"/>
                          <w:vertAlign w:val="superscript"/>
                        </w:rPr>
                        <w:t>th</w:t>
                      </w:r>
                      <w:r w:rsidRPr="00535F06">
                        <w:rPr>
                          <w:rFonts w:ascii="Comic Sans MS" w:hAnsi="Comic Sans MS"/>
                        </w:rPr>
                        <w:t xml:space="preserve"> July </w:t>
                      </w:r>
                    </w:p>
                    <w:p w:rsidR="005050AA" w:rsidRPr="00535F06" w:rsidRDefault="005050AA" w:rsidP="00914EBC">
                      <w:pPr>
                        <w:pStyle w:val="NoSpacing"/>
                        <w:rPr>
                          <w:rFonts w:ascii="Comic Sans MS" w:hAnsi="Comic Sans MS"/>
                        </w:rPr>
                      </w:pPr>
                      <w:r w:rsidRPr="00535F06">
                        <w:rPr>
                          <w:rFonts w:ascii="Comic Sans MS" w:hAnsi="Comic Sans MS"/>
                          <w:b/>
                        </w:rPr>
                        <w:t>3-6</w:t>
                      </w:r>
                      <w:r w:rsidRPr="00535F06">
                        <w:rPr>
                          <w:rFonts w:ascii="Comic Sans MS" w:hAnsi="Comic Sans MS"/>
                        </w:rPr>
                        <w:t xml:space="preserve"> Wednesday 27</w:t>
                      </w:r>
                      <w:r w:rsidRPr="00535F06">
                        <w:rPr>
                          <w:rFonts w:ascii="Comic Sans MS" w:hAnsi="Comic Sans MS"/>
                          <w:vertAlign w:val="superscript"/>
                        </w:rPr>
                        <w:t>th</w:t>
                      </w:r>
                      <w:r w:rsidRPr="00535F06">
                        <w:rPr>
                          <w:rFonts w:ascii="Comic Sans MS" w:hAnsi="Comic Sans MS"/>
                        </w:rPr>
                        <w:t xml:space="preserve"> July</w:t>
                      </w:r>
                    </w:p>
                    <w:p w:rsidR="005050AA" w:rsidRPr="00535F06" w:rsidRDefault="005050AA" w:rsidP="00914EBC">
                      <w:pPr>
                        <w:pStyle w:val="NoSpacing"/>
                        <w:rPr>
                          <w:rFonts w:ascii="Comic Sans MS" w:hAnsi="Comic Sans MS"/>
                        </w:rPr>
                      </w:pPr>
                      <w:r w:rsidRPr="00535F06">
                        <w:rPr>
                          <w:rFonts w:ascii="Comic Sans MS" w:hAnsi="Comic Sans MS"/>
                        </w:rPr>
                        <w:t>Thank you for your support in this program.</w:t>
                      </w:r>
                    </w:p>
                    <w:p w:rsidR="005050AA" w:rsidRPr="00535F06" w:rsidRDefault="005050AA" w:rsidP="00914EBC">
                      <w:pPr>
                        <w:pStyle w:val="NoSpacing"/>
                        <w:rPr>
                          <w:rFonts w:ascii="Comic Sans MS" w:hAnsi="Comic Sans MS"/>
                        </w:rPr>
                      </w:pPr>
                      <w:r w:rsidRPr="00535F06">
                        <w:rPr>
                          <w:rFonts w:ascii="Comic Sans MS" w:hAnsi="Comic Sans MS"/>
                        </w:rPr>
                        <w:t>Mrs Whittles, Mrs Butler</w:t>
                      </w:r>
                    </w:p>
                  </w:txbxContent>
                </v:textbox>
              </v:shape>
              <v:shape id="_x0000_s1041" type="#_x0000_t202" style="position:absolute;left:6175;top:277;width:5414;height:11095" o:regroupid="4">
                <v:textbox style="mso-next-textbox:#_x0000_s1041">
                  <w:txbxContent>
                    <w:p w:rsidR="005050AA" w:rsidRPr="00477EAE" w:rsidRDefault="005050AA" w:rsidP="00023056">
                      <w:pPr>
                        <w:pStyle w:val="NoSpacing"/>
                        <w:rPr>
                          <w:rFonts w:ascii="Bradley Hand ITC" w:hAnsi="Bradley Hand ITC"/>
                          <w:sz w:val="28"/>
                          <w:szCs w:val="28"/>
                          <w:u w:val="single"/>
                        </w:rPr>
                      </w:pPr>
                      <w:r>
                        <w:t xml:space="preserve">                      </w:t>
                      </w:r>
                      <w:r w:rsidRPr="00477EAE">
                        <w:rPr>
                          <w:rFonts w:ascii="Bradley Hand ITC" w:hAnsi="Bradley Hand ITC"/>
                          <w:sz w:val="28"/>
                          <w:szCs w:val="28"/>
                          <w:u w:val="single"/>
                        </w:rPr>
                        <w:t>Principal’s Awards</w:t>
                      </w:r>
                    </w:p>
                    <w:p w:rsidR="005050AA" w:rsidRPr="00477EAE" w:rsidRDefault="005050AA" w:rsidP="00FE1931">
                      <w:pPr>
                        <w:spacing w:after="0" w:line="240" w:lineRule="auto"/>
                        <w:outlineLvl w:val="0"/>
                        <w:rPr>
                          <w:rFonts w:ascii="Gautami" w:hAnsi="Gautami" w:cs="Gautami"/>
                          <w:sz w:val="28"/>
                          <w:szCs w:val="28"/>
                        </w:rPr>
                      </w:pPr>
                      <w:r w:rsidRPr="00477EAE">
                        <w:rPr>
                          <w:rFonts w:ascii="Gautami" w:hAnsi="Gautami" w:cs="Gautami"/>
                          <w:sz w:val="28"/>
                          <w:szCs w:val="28"/>
                        </w:rPr>
                        <w:t xml:space="preserve">                                                                                                    </w:t>
                      </w:r>
                    </w:p>
                    <w:p w:rsidR="005050AA" w:rsidRDefault="005050AA" w:rsidP="00034806">
                      <w:pPr>
                        <w:spacing w:line="36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Vicknesh</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Ravikumar</w:t>
                      </w:r>
                      <w:proofErr w:type="spellEnd"/>
                    </w:p>
                    <w:p w:rsidR="005050AA" w:rsidRDefault="005050AA" w:rsidP="00034806">
                      <w:pPr>
                        <w:spacing w:line="36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Ashek</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Chowdhury</w:t>
                      </w:r>
                      <w:proofErr w:type="spellEnd"/>
                    </w:p>
                    <w:p w:rsidR="005050AA" w:rsidRDefault="005050AA" w:rsidP="00034806">
                      <w:pPr>
                        <w:spacing w:line="36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Laila</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issa</w:t>
                      </w:r>
                      <w:proofErr w:type="spellEnd"/>
                    </w:p>
                    <w:p w:rsidR="005050AA" w:rsidRDefault="005050AA" w:rsidP="00034806">
                      <w:pPr>
                        <w:spacing w:line="360" w:lineRule="auto"/>
                        <w:outlineLvl w:val="0"/>
                        <w:rPr>
                          <w:rFonts w:ascii="Bradley Hand ITC" w:hAnsi="Bradley Hand ITC" w:cs="Gautami"/>
                          <w:sz w:val="28"/>
                          <w:szCs w:val="28"/>
                        </w:rPr>
                      </w:pPr>
                      <w:r>
                        <w:rPr>
                          <w:rFonts w:ascii="Bradley Hand ITC" w:hAnsi="Bradley Hand ITC" w:cs="Gautami"/>
                          <w:sz w:val="28"/>
                          <w:szCs w:val="28"/>
                        </w:rPr>
                        <w:t xml:space="preserve">                         Paige </w:t>
                      </w:r>
                      <w:proofErr w:type="spellStart"/>
                      <w:r>
                        <w:rPr>
                          <w:rFonts w:ascii="Bradley Hand ITC" w:hAnsi="Bradley Hand ITC" w:cs="Gautami"/>
                          <w:sz w:val="28"/>
                          <w:szCs w:val="28"/>
                        </w:rPr>
                        <w:t>Wieden</w:t>
                      </w:r>
                      <w:proofErr w:type="spellEnd"/>
                    </w:p>
                    <w:p w:rsidR="005050AA" w:rsidRPr="00034806" w:rsidRDefault="005050AA" w:rsidP="00034806">
                      <w:pPr>
                        <w:spacing w:line="360" w:lineRule="auto"/>
                        <w:jc w:val="center"/>
                        <w:outlineLvl w:val="0"/>
                        <w:rPr>
                          <w:rFonts w:ascii="Bradley Hand ITC" w:hAnsi="Bradley Hand ITC" w:cs="Gautami"/>
                          <w:sz w:val="28"/>
                          <w:szCs w:val="28"/>
                          <w:u w:val="single"/>
                        </w:rPr>
                      </w:pPr>
                      <w:r w:rsidRPr="00034806">
                        <w:rPr>
                          <w:rFonts w:ascii="Bradley Hand ITC" w:hAnsi="Bradley Hand ITC" w:cs="Gautami"/>
                          <w:sz w:val="28"/>
                          <w:szCs w:val="28"/>
                          <w:u w:val="single"/>
                        </w:rPr>
                        <w:t>Level 2</w:t>
                      </w:r>
                    </w:p>
                    <w:p w:rsidR="005050AA" w:rsidRDefault="005050AA" w:rsidP="00034806">
                      <w:pPr>
                        <w:spacing w:line="360" w:lineRule="auto"/>
                        <w:jc w:val="center"/>
                        <w:outlineLvl w:val="0"/>
                        <w:rPr>
                          <w:rFonts w:ascii="Bradley Hand ITC" w:hAnsi="Bradley Hand ITC" w:cs="Gautami"/>
                          <w:sz w:val="28"/>
                          <w:szCs w:val="28"/>
                        </w:rPr>
                      </w:pPr>
                      <w:r>
                        <w:rPr>
                          <w:rFonts w:ascii="Bradley Hand ITC" w:hAnsi="Bradley Hand ITC" w:cs="Gautami"/>
                          <w:sz w:val="28"/>
                          <w:szCs w:val="28"/>
                        </w:rPr>
                        <w:t xml:space="preserve">Samara </w:t>
                      </w:r>
                      <w:proofErr w:type="spellStart"/>
                      <w:r>
                        <w:rPr>
                          <w:rFonts w:ascii="Bradley Hand ITC" w:hAnsi="Bradley Hand ITC" w:cs="Gautami"/>
                          <w:sz w:val="28"/>
                          <w:szCs w:val="28"/>
                        </w:rPr>
                        <w:t>Sakander</w:t>
                      </w:r>
                      <w:proofErr w:type="spellEnd"/>
                    </w:p>
                    <w:p w:rsidR="005050AA" w:rsidRPr="00034806" w:rsidRDefault="005050AA" w:rsidP="00034806">
                      <w:pPr>
                        <w:spacing w:line="360" w:lineRule="auto"/>
                        <w:jc w:val="center"/>
                        <w:outlineLvl w:val="0"/>
                        <w:rPr>
                          <w:rFonts w:ascii="Bradley Hand ITC" w:hAnsi="Bradley Hand ITC" w:cs="Gautami"/>
                          <w:sz w:val="28"/>
                          <w:szCs w:val="28"/>
                          <w:u w:val="single"/>
                        </w:rPr>
                      </w:pPr>
                      <w:r w:rsidRPr="00034806">
                        <w:rPr>
                          <w:rFonts w:ascii="Bradley Hand ITC" w:hAnsi="Bradley Hand ITC" w:cs="Gautami"/>
                          <w:sz w:val="28"/>
                          <w:szCs w:val="28"/>
                          <w:u w:val="single"/>
                        </w:rPr>
                        <w:t>Level 3</w:t>
                      </w:r>
                    </w:p>
                    <w:p w:rsidR="005050AA" w:rsidRDefault="005050AA" w:rsidP="0029513C">
                      <w:pPr>
                        <w:spacing w:line="360" w:lineRule="auto"/>
                        <w:jc w:val="center"/>
                        <w:outlineLvl w:val="0"/>
                        <w:rPr>
                          <w:rFonts w:ascii="Bradley Hand ITC" w:hAnsi="Bradley Hand ITC" w:cs="Gautami"/>
                          <w:sz w:val="18"/>
                          <w:szCs w:val="18"/>
                        </w:rPr>
                      </w:pPr>
                      <w:r>
                        <w:rPr>
                          <w:rFonts w:ascii="Bradley Hand ITC" w:hAnsi="Bradley Hand ITC" w:cs="Gautami"/>
                          <w:sz w:val="28"/>
                          <w:szCs w:val="28"/>
                        </w:rPr>
                        <w:t>Chloe Wright</w:t>
                      </w:r>
                    </w:p>
                    <w:p w:rsidR="005050AA" w:rsidRPr="0029513C" w:rsidRDefault="005050AA" w:rsidP="0029513C">
                      <w:pPr>
                        <w:spacing w:line="360" w:lineRule="auto"/>
                        <w:jc w:val="center"/>
                        <w:outlineLvl w:val="0"/>
                        <w:rPr>
                          <w:rFonts w:ascii="Bradley Hand ITC" w:hAnsi="Bradley Hand ITC" w:cs="Gautami"/>
                          <w:sz w:val="18"/>
                          <w:szCs w:val="18"/>
                        </w:rPr>
                      </w:pPr>
                    </w:p>
                    <w:tbl>
                      <w:tblPr>
                        <w:tblStyle w:val="TableGrid"/>
                        <w:tblW w:w="0" w:type="auto"/>
                        <w:tblInd w:w="108" w:type="dxa"/>
                        <w:tblLook w:val="04A0"/>
                      </w:tblPr>
                      <w:tblGrid>
                        <w:gridCol w:w="4876"/>
                      </w:tblGrid>
                      <w:tr w:rsidR="005050AA" w:rsidTr="0029513C">
                        <w:trPr>
                          <w:trHeight w:val="3730"/>
                        </w:trPr>
                        <w:tc>
                          <w:tcPr>
                            <w:tcW w:w="4876" w:type="dxa"/>
                          </w:tcPr>
                          <w:p w:rsidR="005050AA" w:rsidRDefault="005050AA" w:rsidP="00F5301A">
                            <w:pPr>
                              <w:spacing w:line="240" w:lineRule="auto"/>
                              <w:jc w:val="center"/>
                              <w:outlineLvl w:val="0"/>
                              <w:rPr>
                                <w:rFonts w:ascii="Gautami" w:hAnsi="Gautami" w:cs="Gautami"/>
                                <w:sz w:val="28"/>
                                <w:szCs w:val="28"/>
                              </w:rPr>
                            </w:pPr>
                          </w:p>
                          <w:p w:rsidR="005050AA" w:rsidRPr="00F5301A" w:rsidRDefault="005050AA" w:rsidP="00F5301A">
                            <w:pPr>
                              <w:spacing w:line="240" w:lineRule="auto"/>
                              <w:jc w:val="center"/>
                              <w:outlineLvl w:val="0"/>
                              <w:rPr>
                                <w:rFonts w:ascii="Showcard Gothic" w:hAnsi="Showcard Gothic" w:cs="Gautami"/>
                                <w:sz w:val="36"/>
                                <w:szCs w:val="36"/>
                              </w:rPr>
                            </w:pPr>
                            <w:r w:rsidRPr="00F5301A">
                              <w:rPr>
                                <w:rFonts w:ascii="Showcard Gothic" w:hAnsi="Showcard Gothic" w:cs="Gautami"/>
                                <w:sz w:val="36"/>
                                <w:szCs w:val="36"/>
                              </w:rPr>
                              <w:t xml:space="preserve">REMINDER </w:t>
                            </w:r>
                          </w:p>
                          <w:p w:rsidR="005050AA" w:rsidRPr="00034806" w:rsidRDefault="005050AA" w:rsidP="00C556FA">
                            <w:pPr>
                              <w:spacing w:line="240" w:lineRule="auto"/>
                              <w:jc w:val="center"/>
                              <w:outlineLvl w:val="0"/>
                              <w:rPr>
                                <w:rFonts w:ascii="Gautami" w:hAnsi="Gautami" w:cs="Gautami"/>
                                <w:sz w:val="28"/>
                                <w:szCs w:val="28"/>
                              </w:rPr>
                            </w:pPr>
                            <w:r w:rsidRPr="00034806">
                              <w:rPr>
                                <w:rFonts w:ascii="Gautami" w:hAnsi="Gautami" w:cs="Gautami"/>
                                <w:sz w:val="28"/>
                                <w:szCs w:val="28"/>
                              </w:rPr>
                              <w:t>Jolly Bops Science Show</w:t>
                            </w:r>
                          </w:p>
                          <w:p w:rsidR="005050AA" w:rsidRPr="00034806" w:rsidRDefault="005050AA" w:rsidP="00C556FA">
                            <w:pPr>
                              <w:spacing w:line="240" w:lineRule="auto"/>
                              <w:jc w:val="center"/>
                              <w:outlineLvl w:val="0"/>
                              <w:rPr>
                                <w:rFonts w:ascii="Gautami" w:hAnsi="Gautami" w:cs="Gautami"/>
                                <w:sz w:val="28"/>
                                <w:szCs w:val="28"/>
                              </w:rPr>
                            </w:pPr>
                            <w:r w:rsidRPr="00034806">
                              <w:rPr>
                                <w:rFonts w:ascii="Gautami" w:hAnsi="Gautami" w:cs="Gautami"/>
                                <w:sz w:val="28"/>
                                <w:szCs w:val="28"/>
                              </w:rPr>
                              <w:t>Tuesday Week 10</w:t>
                            </w:r>
                          </w:p>
                          <w:p w:rsidR="005050AA" w:rsidRPr="00034806" w:rsidRDefault="005050AA" w:rsidP="00C556FA">
                            <w:pPr>
                              <w:spacing w:line="240" w:lineRule="auto"/>
                              <w:jc w:val="center"/>
                              <w:outlineLvl w:val="0"/>
                              <w:rPr>
                                <w:rFonts w:ascii="Gautami" w:hAnsi="Gautami" w:cs="Gautami"/>
                                <w:sz w:val="28"/>
                                <w:szCs w:val="28"/>
                              </w:rPr>
                            </w:pPr>
                            <w:r w:rsidRPr="00034806">
                              <w:rPr>
                                <w:rFonts w:ascii="Gautami" w:hAnsi="Gautami" w:cs="Gautami"/>
                                <w:sz w:val="28"/>
                                <w:szCs w:val="28"/>
                              </w:rPr>
                              <w:t>$8 per child</w:t>
                            </w:r>
                          </w:p>
                          <w:p w:rsidR="005050AA" w:rsidRPr="00443C92" w:rsidRDefault="005050AA" w:rsidP="00443C92">
                            <w:pPr>
                              <w:spacing w:line="240" w:lineRule="auto"/>
                              <w:jc w:val="center"/>
                              <w:outlineLvl w:val="0"/>
                              <w:rPr>
                                <w:rFonts w:ascii="Gautami" w:hAnsi="Gautami" w:cs="Gautami"/>
                                <w:sz w:val="28"/>
                                <w:szCs w:val="28"/>
                              </w:rPr>
                            </w:pPr>
                            <w:r w:rsidRPr="00034806">
                              <w:rPr>
                                <w:rFonts w:ascii="Gautami" w:hAnsi="Gautami" w:cs="Gautami"/>
                                <w:sz w:val="28"/>
                                <w:szCs w:val="28"/>
                              </w:rPr>
                              <w:t>“Children will be watching cool demonstrations that seem like magic that are science”</w:t>
                            </w:r>
                          </w:p>
                        </w:tc>
                      </w:tr>
                    </w:tbl>
                    <w:p w:rsidR="005050AA" w:rsidRPr="004822BC" w:rsidRDefault="005050AA"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5050AA" w:rsidRPr="00166B8A" w:rsidRDefault="005050AA"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5050AA" w:rsidRPr="00166B8A" w:rsidRDefault="005050AA" w:rsidP="00C53277">
                    <w:pPr>
                      <w:spacing w:line="240" w:lineRule="auto"/>
                      <w:rPr>
                        <w:rFonts w:ascii="Kristen ITC" w:eastAsia="Gungsuh" w:hAnsi="Kristen ITC" w:cs="Estrangelo Edessa"/>
                        <w:b/>
                      </w:rPr>
                    </w:pPr>
                    <w:r w:rsidRPr="00166B8A">
                      <w:rPr>
                        <w:rFonts w:ascii="Kristen ITC" w:eastAsia="Gungsuh" w:hAnsi="Kristen ITC" w:cs="Estrangelo Edessa"/>
                        <w:b/>
                      </w:rPr>
                      <w:t>The</w:t>
                    </w:r>
                    <w:r>
                      <w:rPr>
                        <w:rFonts w:ascii="Kristen ITC" w:eastAsia="Gungsuh" w:hAnsi="Kristen ITC" w:cs="Estrangelo Edessa"/>
                        <w:b/>
                      </w:rPr>
                      <w:t xml:space="preserve"> school values</w:t>
                    </w:r>
                    <w:r w:rsidRPr="00166B8A">
                      <w:rPr>
                        <w:rFonts w:ascii="Kristen ITC" w:eastAsia="Gungsuh" w:hAnsi="Kristen ITC" w:cs="Estrangelo Edessa"/>
                        <w:b/>
                      </w:rPr>
                      <w:t xml:space="preserve"> focus for the next two weeks will be on: </w:t>
                    </w:r>
                    <w:r>
                      <w:rPr>
                        <w:rFonts w:ascii="Kristen ITC" w:eastAsia="Gungsuh" w:hAnsi="Kristen ITC" w:cs="Estrangelo Edessa"/>
                        <w:b/>
                      </w:rPr>
                      <w:t>using the canteen appropriately.</w:t>
                    </w:r>
                  </w:p>
                  <w:p w:rsidR="005050AA" w:rsidRPr="00166B8A" w:rsidRDefault="005050AA" w:rsidP="00A457E0">
                    <w:pPr>
                      <w:spacing w:line="240" w:lineRule="auto"/>
                      <w:rPr>
                        <w:rFonts w:ascii="Kristen ITC" w:eastAsia="Gungsuh" w:hAnsi="Kristen ITC" w:cs="Estrangelo Edessa"/>
                        <w:b/>
                      </w:rPr>
                    </w:pPr>
                    <w:r w:rsidRPr="00166B8A">
                      <w:rPr>
                        <w:rFonts w:ascii="Kristen ITC" w:eastAsia="Gungsuh" w:hAnsi="Kristen ITC" w:cs="Estrangelo Edessa"/>
                        <w:b/>
                      </w:rPr>
                      <w:t>Students will be taught and encouraged to:</w:t>
                    </w:r>
                    <w:r>
                      <w:rPr>
                        <w:rFonts w:ascii="Kristen ITC" w:eastAsia="Gungsuh" w:hAnsi="Kristen ITC" w:cs="Estrangelo Edessa"/>
                        <w:b/>
                      </w:rPr>
                      <w:t xml:space="preserve"> wait respectfully in the canteen.</w:t>
                    </w:r>
                  </w:p>
                  <w:p w:rsidR="005050AA" w:rsidRDefault="005050AA" w:rsidP="00C53277">
                    <w:pPr>
                      <w:spacing w:line="240" w:lineRule="auto"/>
                      <w:rPr>
                        <w:rFonts w:ascii="Kristen ITC" w:eastAsia="Gungsuh" w:hAnsi="Kristen ITC" w:cs="Estrangelo Edessa"/>
                        <w:b/>
                      </w:rPr>
                    </w:pPr>
                    <w:r w:rsidRPr="00166B8A">
                      <w:rPr>
                        <w:rFonts w:ascii="Kristen ITC" w:eastAsia="Gungsuh" w:hAnsi="Kristen ITC" w:cs="Estrangelo Edessa"/>
                        <w:b/>
                      </w:rPr>
                      <w:t>The expected way of behaving will be clearly outlined and modelled.</w:t>
                    </w:r>
                  </w:p>
                  <w:p w:rsidR="005050AA" w:rsidRDefault="005050AA" w:rsidP="00C53277">
                    <w:pPr>
                      <w:spacing w:line="240" w:lineRule="auto"/>
                      <w:rPr>
                        <w:rFonts w:ascii="Kristen ITC" w:eastAsia="Gungsuh" w:hAnsi="Kristen ITC" w:cs="Estrangelo Edessa"/>
                        <w:b/>
                      </w:rPr>
                    </w:pPr>
                    <w:r>
                      <w:rPr>
                        <w:rFonts w:ascii="Kristen ITC" w:eastAsia="Gungsuh" w:hAnsi="Kristen ITC" w:cs="Estrangelo Edessa"/>
                        <w:b/>
                      </w:rPr>
                      <w:t xml:space="preserve">Students will be given clear directions about expected </w:t>
                    </w:r>
                    <w:proofErr w:type="gramStart"/>
                    <w:r>
                      <w:rPr>
                        <w:rFonts w:ascii="Kristen ITC" w:eastAsia="Gungsuh" w:hAnsi="Kristen ITC" w:cs="Estrangelo Edessa"/>
                        <w:b/>
                      </w:rPr>
                      <w:t>behaviour :</w:t>
                    </w:r>
                    <w:proofErr w:type="gramEnd"/>
                    <w:r>
                      <w:rPr>
                        <w:rFonts w:ascii="Kristen ITC" w:eastAsia="Gungsuh" w:hAnsi="Kristen ITC" w:cs="Estrangelo Edessa"/>
                        <w:b/>
                      </w:rPr>
                      <w:t xml:space="preserve"> to wait respectfully, listen to directions and always be polite.</w:t>
                    </w:r>
                  </w:p>
                  <w:p w:rsidR="005050AA" w:rsidRPr="00166B8A" w:rsidRDefault="005050AA" w:rsidP="00C53277">
                    <w:pPr>
                      <w:spacing w:line="240" w:lineRule="auto"/>
                      <w:jc w:val="center"/>
                      <w:rPr>
                        <w:rFonts w:ascii="Kristen ITC" w:eastAsia="Gungsuh" w:hAnsi="Kristen ITC" w:cs="Estrangelo Edessa"/>
                        <w:b/>
                      </w:rPr>
                    </w:pPr>
                    <w:r>
                      <w:rPr>
                        <w:rFonts w:ascii="Kristen ITC" w:eastAsia="Gungsuh" w:hAnsi="Kristen ITC" w:cs="Estrangelo Edessa"/>
                        <w:b/>
                      </w:rPr>
                      <w:t>Students displaying expected behaviour will earn themselves a   “Grange Grinner Award”.</w:t>
                    </w:r>
                  </w:p>
                  <w:p w:rsidR="005050AA" w:rsidRDefault="005050AA">
                    <w:pPr>
                      <w:rPr>
                        <w:rFonts w:ascii="Gautami" w:hAnsi="Gautami" w:cs="Gautami"/>
                        <w:sz w:val="36"/>
                        <w:szCs w:val="36"/>
                      </w:rPr>
                    </w:pPr>
                  </w:p>
                  <w:p w:rsidR="005050AA" w:rsidRDefault="005050AA">
                    <w:pPr>
                      <w:rPr>
                        <w:rFonts w:ascii="Gautami" w:hAnsi="Gautami" w:cs="Gautami"/>
                        <w:sz w:val="36"/>
                        <w:szCs w:val="36"/>
                      </w:rPr>
                    </w:pPr>
                  </w:p>
                  <w:p w:rsidR="005050AA" w:rsidRDefault="005050AA">
                    <w:pPr>
                      <w:rPr>
                        <w:rFonts w:ascii="Gautami" w:hAnsi="Gautami" w:cs="Gautami"/>
                        <w:sz w:val="36"/>
                        <w:szCs w:val="36"/>
                      </w:rPr>
                    </w:pPr>
                  </w:p>
                  <w:p w:rsidR="005050AA" w:rsidRDefault="005050AA">
                    <w:pPr>
                      <w:rPr>
                        <w:rFonts w:ascii="Gautami" w:hAnsi="Gautami" w:cs="Gautami"/>
                        <w:sz w:val="36"/>
                        <w:szCs w:val="36"/>
                      </w:rPr>
                    </w:pPr>
                  </w:p>
                  <w:p w:rsidR="005050AA" w:rsidRDefault="005050AA">
                    <w:pPr>
                      <w:rPr>
                        <w:rFonts w:ascii="Gautami" w:hAnsi="Gautami" w:cs="Gautami"/>
                        <w:sz w:val="36"/>
                        <w:szCs w:val="36"/>
                      </w:rPr>
                    </w:pPr>
                  </w:p>
                  <w:p w:rsidR="005050AA" w:rsidRDefault="005050AA">
                    <w:pPr>
                      <w:rPr>
                        <w:rFonts w:ascii="Gautami" w:hAnsi="Gautami" w:cs="Gautami"/>
                        <w:sz w:val="36"/>
                        <w:szCs w:val="36"/>
                      </w:rPr>
                    </w:pPr>
                  </w:p>
                  <w:p w:rsidR="005050AA" w:rsidRPr="009A1EEA" w:rsidRDefault="005050AA">
                    <w:pPr>
                      <w:rPr>
                        <w:rFonts w:ascii="Gautami" w:hAnsi="Gautami" w:cs="Gautami"/>
                        <w:sz w:val="36"/>
                        <w:szCs w:val="36"/>
                      </w:rPr>
                    </w:pPr>
                  </w:p>
                </w:txbxContent>
              </v:textbox>
            </v:shape>
          </v:group>
        </w:pict>
      </w:r>
    </w:p>
    <w:p w:rsidR="0040653B" w:rsidRDefault="0040653B" w:rsidP="003D3051"/>
    <w:p w:rsidR="0040653B" w:rsidRDefault="0040653B" w:rsidP="003D3051"/>
    <w:p w:rsidR="0040653B" w:rsidRDefault="00665652" w:rsidP="003D3051">
      <w:r>
        <w:rPr>
          <w:noProof/>
          <w:lang w:eastAsia="en-AU"/>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46" type="#_x0000_t12" style="position:absolute;margin-left:457.3pt;margin-top:19.8pt;width:32.25pt;height:26.25pt;z-index:251665408"/>
        </w:pict>
      </w:r>
    </w:p>
    <w:p w:rsidR="0040653B" w:rsidRDefault="0040653B" w:rsidP="006236BE">
      <w:pPr>
        <w:ind w:left="-284"/>
      </w:pPr>
      <w:r>
        <w:t xml:space="preserve">                                      </w:t>
      </w:r>
      <w:r>
        <w:rPr>
          <w:rFonts w:ascii="Gautami" w:hAnsi="Gautami" w:cs="Gautami"/>
          <w:b/>
        </w:rPr>
        <w:t>Lasses for 2011</w:t>
      </w:r>
      <w:r>
        <w:t xml:space="preserve">                          </w:t>
      </w:r>
    </w:p>
    <w:p w:rsidR="0040653B" w:rsidRDefault="0040653B" w:rsidP="00C00A4B"/>
    <w:p w:rsidR="0040653B" w:rsidRDefault="00665652" w:rsidP="003D3051">
      <w:r>
        <w:rPr>
          <w:noProof/>
          <w:lang w:eastAsia="en-AU"/>
        </w:rPr>
        <w:pict>
          <v:shape id="_x0000_s1047" type="#_x0000_t12" style="position:absolute;margin-left:297.55pt;margin-top:3.65pt;width:27pt;height:28.5pt;z-index:251666432"/>
        </w:pict>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665652" w:rsidP="003D3051">
      <w:r>
        <w:rPr>
          <w:noProof/>
          <w:lang w:eastAsia="en-AU"/>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_x0000_s1045" type="#_x0000_t53" style="position:absolute;margin-left:347.05pt;margin-top:5.5pt;width:114.75pt;height:24pt;z-index:251664384"/>
        </w:pict>
      </w:r>
    </w:p>
    <w:p w:rsidR="0040653B" w:rsidRDefault="00665652" w:rsidP="003D3051">
      <w:r>
        <w:rPr>
          <w:noProof/>
          <w:lang w:eastAsia="en-AU"/>
        </w:rPr>
        <w:pi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_x0000_s1049" type="#_x0000_t73" style="position:absolute;margin-left:471.4pt;margin-top:15.75pt;width:29.8pt;height:31.85pt;rotation:5421823fd;z-index:251668480"/>
        </w:pict>
      </w:r>
      <w:r>
        <w:rPr>
          <w:noProof/>
          <w:lang w:eastAsia="en-AU"/>
        </w:rPr>
        <w:pict>
          <v:shape id="_x0000_s1048" type="#_x0000_t73" style="position:absolute;margin-left:297.55pt;margin-top:21.55pt;width:27.75pt;height:25.5pt;z-index:251667456"/>
        </w:pict>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6C1751"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520AF0" w:rsidRDefault="00520AF0" w:rsidP="00520AF0">
      <w:pPr>
        <w:jc w:val="center"/>
        <w:rPr>
          <w:rFonts w:ascii="Arial Rounded MT Bold" w:hAnsi="Arial Rounded MT Bold"/>
          <w:sz w:val="32"/>
          <w:szCs w:val="32"/>
        </w:rPr>
      </w:pPr>
      <w:r w:rsidRPr="00520AF0">
        <w:rPr>
          <w:rFonts w:ascii="Arial Rounded MT Bold" w:hAnsi="Arial Rounded MT Bold"/>
          <w:sz w:val="32"/>
          <w:szCs w:val="32"/>
        </w:rPr>
        <w:lastRenderedPageBreak/>
        <w:t>BER Ceremony Tuesday 7</w:t>
      </w:r>
      <w:r w:rsidRPr="00520AF0">
        <w:rPr>
          <w:rFonts w:ascii="Arial Rounded MT Bold" w:hAnsi="Arial Rounded MT Bold"/>
          <w:sz w:val="32"/>
          <w:szCs w:val="32"/>
          <w:vertAlign w:val="superscript"/>
        </w:rPr>
        <w:t>th</w:t>
      </w:r>
      <w:r w:rsidRPr="00520AF0">
        <w:rPr>
          <w:rFonts w:ascii="Arial Rounded MT Bold" w:hAnsi="Arial Rounded MT Bold"/>
          <w:sz w:val="32"/>
          <w:szCs w:val="32"/>
        </w:rPr>
        <w:t xml:space="preserve"> June</w:t>
      </w:r>
    </w:p>
    <w:p w:rsidR="0025694A" w:rsidRDefault="009045FF" w:rsidP="0025694A">
      <w:r w:rsidRPr="0025694A">
        <w:rPr>
          <w:rFonts w:asciiTheme="minorHAnsi" w:hAnsiTheme="minorHAnsi"/>
          <w:noProof/>
          <w:sz w:val="20"/>
          <w:szCs w:val="20"/>
          <w:lang w:val="en-US" w:eastAsia="zh-TW"/>
        </w:rPr>
        <w:pict>
          <v:shape id="_x0000_s1053" type="#_x0000_t202" style="position:absolute;margin-left:17.05pt;margin-top:11.6pt;width:223.8pt;height:47.25pt;z-index:251674624;mso-width-relative:margin;mso-height-relative:margin">
            <v:textbox style="mso-next-textbox:#_x0000_s1053">
              <w:txbxContent>
                <w:p w:rsidR="005050AA" w:rsidRPr="009045FF" w:rsidRDefault="005050AA">
                  <w:pPr>
                    <w:rPr>
                      <w:sz w:val="32"/>
                      <w:szCs w:val="32"/>
                    </w:rPr>
                  </w:pPr>
                  <w:r w:rsidRPr="009045FF">
                    <w:rPr>
                      <w:sz w:val="32"/>
                      <w:szCs w:val="32"/>
                    </w:rPr>
                    <w:t>Mr Laurie Ferguson with the Villa Lobos Drumming Group</w:t>
                  </w:r>
                </w:p>
              </w:txbxContent>
            </v:textbox>
            <w10:wrap type="square"/>
          </v:shape>
        </w:pict>
      </w:r>
      <w:r w:rsidR="0025694A">
        <w:rPr>
          <w:rFonts w:asciiTheme="minorHAnsi" w:hAnsiTheme="minorHAnsi"/>
          <w:noProof/>
          <w:sz w:val="20"/>
          <w:szCs w:val="20"/>
          <w:lang w:eastAsia="en-AU"/>
        </w:rPr>
        <w:drawing>
          <wp:anchor distT="0" distB="0" distL="114300" distR="114300" simplePos="0" relativeHeight="251672576" behindDoc="0" locked="0" layoutInCell="1" allowOverlap="1">
            <wp:simplePos x="0" y="0"/>
            <wp:positionH relativeFrom="column">
              <wp:posOffset>3226435</wp:posOffset>
            </wp:positionH>
            <wp:positionV relativeFrom="paragraph">
              <wp:posOffset>90170</wp:posOffset>
            </wp:positionV>
            <wp:extent cx="3479800" cy="2409825"/>
            <wp:effectExtent l="19050" t="0" r="6350" b="0"/>
            <wp:wrapSquare wrapText="bothSides"/>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3479800" cy="2409825"/>
                    </a:xfrm>
                    <a:prstGeom prst="rect">
                      <a:avLst/>
                    </a:prstGeom>
                    <a:noFill/>
                    <a:ln w="9525">
                      <a:noFill/>
                      <a:miter lim="800000"/>
                      <a:headEnd/>
                      <a:tailEnd/>
                    </a:ln>
                  </pic:spPr>
                </pic:pic>
              </a:graphicData>
            </a:graphic>
          </wp:anchor>
        </w:drawing>
      </w:r>
    </w:p>
    <w:p w:rsidR="003E451F" w:rsidRDefault="009045FF" w:rsidP="00520AF0">
      <w:pPr>
        <w:ind w:firstLine="720"/>
        <w:rPr>
          <w:rFonts w:asciiTheme="minorHAnsi" w:hAnsiTheme="minorHAnsi"/>
          <w:sz w:val="20"/>
          <w:szCs w:val="20"/>
        </w:rPr>
      </w:pPr>
      <w:r>
        <w:rPr>
          <w:rFonts w:asciiTheme="minorHAnsi" w:hAnsiTheme="minorHAnsi"/>
          <w:noProof/>
          <w:sz w:val="20"/>
          <w:szCs w:val="20"/>
          <w:lang w:eastAsia="en-AU"/>
        </w:rPr>
        <w:drawing>
          <wp:anchor distT="0" distB="0" distL="114300" distR="114300" simplePos="0" relativeHeight="251677696" behindDoc="0" locked="0" layoutInCell="1" allowOverlap="1">
            <wp:simplePos x="0" y="0"/>
            <wp:positionH relativeFrom="column">
              <wp:posOffset>254635</wp:posOffset>
            </wp:positionH>
            <wp:positionV relativeFrom="paragraph">
              <wp:posOffset>99695</wp:posOffset>
            </wp:positionV>
            <wp:extent cx="2603500" cy="1952625"/>
            <wp:effectExtent l="19050" t="0" r="6350" b="0"/>
            <wp:wrapSquare wrapText="bothSides"/>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2603500" cy="1952625"/>
                    </a:xfrm>
                    <a:prstGeom prst="rect">
                      <a:avLst/>
                    </a:prstGeom>
                    <a:noFill/>
                    <a:ln w="9525">
                      <a:noFill/>
                      <a:miter lim="800000"/>
                      <a:headEnd/>
                      <a:tailEnd/>
                    </a:ln>
                  </pic:spPr>
                </pic:pic>
              </a:graphicData>
            </a:graphic>
          </wp:anchor>
        </w:drawing>
      </w:r>
    </w:p>
    <w:p w:rsidR="003E451F" w:rsidRDefault="003E451F" w:rsidP="00520AF0">
      <w:pPr>
        <w:ind w:firstLine="720"/>
        <w:rPr>
          <w:rFonts w:asciiTheme="minorHAnsi" w:hAnsiTheme="minorHAnsi"/>
          <w:sz w:val="20"/>
          <w:szCs w:val="20"/>
        </w:rPr>
      </w:pPr>
    </w:p>
    <w:p w:rsidR="003E451F" w:rsidRDefault="009045FF" w:rsidP="00520AF0">
      <w:pPr>
        <w:ind w:firstLine="720"/>
        <w:rPr>
          <w:rFonts w:asciiTheme="minorHAnsi" w:hAnsiTheme="minorHAnsi"/>
          <w:sz w:val="20"/>
          <w:szCs w:val="20"/>
        </w:rPr>
      </w:pPr>
      <w:r w:rsidRPr="0025694A">
        <w:rPr>
          <w:rFonts w:asciiTheme="minorHAnsi" w:hAnsiTheme="minorHAnsi"/>
          <w:noProof/>
          <w:sz w:val="20"/>
          <w:szCs w:val="20"/>
          <w:lang w:val="en-US" w:eastAsia="zh-TW"/>
        </w:rPr>
        <w:pict>
          <v:shape id="_x0000_s1054" type="#_x0000_t202" style="position:absolute;left:0;text-align:left;margin-left:-210pt;margin-top:12.5pt;width:431.55pt;height:78.15pt;z-index:251676672;mso-width-relative:margin;mso-height-relative:margin">
            <v:textbox style="mso-next-textbox:#_x0000_s1054">
              <w:txbxContent>
                <w:p w:rsidR="005050AA" w:rsidRDefault="005050AA" w:rsidP="0025694A">
                  <w:pPr>
                    <w:spacing w:line="240" w:lineRule="auto"/>
                  </w:pPr>
                  <w:r>
                    <w:t xml:space="preserve"> Left-right Mr </w:t>
                  </w:r>
                  <w:proofErr w:type="spellStart"/>
                  <w:r>
                    <w:t>Masood</w:t>
                  </w:r>
                  <w:proofErr w:type="spellEnd"/>
                  <w:r>
                    <w:t xml:space="preserve"> </w:t>
                  </w:r>
                  <w:proofErr w:type="spellStart"/>
                  <w:r>
                    <w:t>Chowdhury</w:t>
                  </w:r>
                  <w:proofErr w:type="spellEnd"/>
                  <w:r>
                    <w:t>, School Council President</w:t>
                  </w:r>
                  <w:proofErr w:type="gramStart"/>
                  <w:r>
                    <w:t>,  Mr</w:t>
                  </w:r>
                  <w:proofErr w:type="gramEnd"/>
                  <w:r>
                    <w:t xml:space="preserve"> Matthew Edwards from Stephen Edwards Builders,  Mrs Kath Murphy, P&amp;C Vice President,  Mr Bryan Doyle, State Member for Campbelltown,  Mrs Wilson,  Mr Laurie Ferguson, Federal Member for Werriwa, Mrs Karen Endicott, Principal Sarah Redfern High School</w:t>
                  </w:r>
                </w:p>
                <w:p w:rsidR="005050AA" w:rsidRDefault="005050AA" w:rsidP="0025694A">
                  <w:pPr>
                    <w:spacing w:line="240" w:lineRule="auto"/>
                  </w:pPr>
                </w:p>
              </w:txbxContent>
            </v:textbox>
          </v:shape>
        </w:pict>
      </w:r>
    </w:p>
    <w:p w:rsidR="003E451F" w:rsidRDefault="003E451F" w:rsidP="00520AF0">
      <w:pPr>
        <w:ind w:firstLine="720"/>
        <w:rPr>
          <w:rFonts w:asciiTheme="minorHAnsi" w:hAnsiTheme="minorHAnsi"/>
          <w:sz w:val="20"/>
          <w:szCs w:val="20"/>
        </w:rPr>
      </w:pPr>
    </w:p>
    <w:p w:rsidR="003E451F" w:rsidRDefault="0025694A" w:rsidP="00520AF0">
      <w:pPr>
        <w:ind w:firstLine="720"/>
        <w:rPr>
          <w:rFonts w:asciiTheme="minorHAnsi" w:hAnsiTheme="minorHAnsi"/>
          <w:sz w:val="20"/>
          <w:szCs w:val="20"/>
        </w:rPr>
      </w:pPr>
      <w:r>
        <w:rPr>
          <w:rFonts w:asciiTheme="minorHAnsi" w:hAnsiTheme="minorHAnsi"/>
          <w:sz w:val="20"/>
          <w:szCs w:val="20"/>
        </w:rPr>
        <w:t xml:space="preserve">                                                                                    </w:t>
      </w:r>
    </w:p>
    <w:p w:rsidR="003E451F" w:rsidRDefault="003E451F" w:rsidP="00520AF0">
      <w:pPr>
        <w:ind w:firstLine="720"/>
        <w:rPr>
          <w:rFonts w:asciiTheme="minorHAnsi" w:hAnsiTheme="minorHAnsi"/>
          <w:sz w:val="20"/>
          <w:szCs w:val="20"/>
        </w:rPr>
      </w:pPr>
    </w:p>
    <w:p w:rsidR="003E451F" w:rsidRDefault="003E451F" w:rsidP="00520AF0">
      <w:pPr>
        <w:ind w:firstLine="720"/>
        <w:rPr>
          <w:rFonts w:asciiTheme="minorHAnsi" w:hAnsiTheme="minorHAnsi"/>
          <w:sz w:val="20"/>
          <w:szCs w:val="20"/>
        </w:rPr>
      </w:pPr>
    </w:p>
    <w:tbl>
      <w:tblPr>
        <w:tblStyle w:val="TableGrid"/>
        <w:tblW w:w="0" w:type="auto"/>
        <w:tblLook w:val="04A0"/>
      </w:tblPr>
      <w:tblGrid>
        <w:gridCol w:w="10706"/>
      </w:tblGrid>
      <w:tr w:rsidR="000469DB" w:rsidTr="000469DB">
        <w:tc>
          <w:tcPr>
            <w:tcW w:w="10706" w:type="dxa"/>
          </w:tcPr>
          <w:p w:rsidR="000469DB" w:rsidRPr="00DC6C0D" w:rsidRDefault="000469DB" w:rsidP="000469DB">
            <w:pPr>
              <w:pStyle w:val="Heading2"/>
              <w:jc w:val="center"/>
              <w:rPr>
                <w:rStyle w:val="Emphasis"/>
                <w:sz w:val="24"/>
                <w:szCs w:val="24"/>
              </w:rPr>
            </w:pPr>
            <w:r>
              <w:rPr>
                <w:rStyle w:val="Emphasis"/>
                <w:sz w:val="24"/>
                <w:szCs w:val="24"/>
              </w:rPr>
              <w:t>School Captain’s Speech for BER Ceremony</w:t>
            </w:r>
          </w:p>
          <w:p w:rsidR="000469DB" w:rsidRPr="00DC6C0D" w:rsidRDefault="000469DB" w:rsidP="000469DB">
            <w:pPr>
              <w:spacing w:line="240" w:lineRule="auto"/>
              <w:rPr>
                <w:rStyle w:val="Emphasis"/>
                <w:sz w:val="24"/>
                <w:szCs w:val="24"/>
              </w:rPr>
            </w:pPr>
            <w:r w:rsidRPr="00DC6C0D">
              <w:rPr>
                <w:rStyle w:val="Emphasis"/>
                <w:sz w:val="24"/>
                <w:szCs w:val="24"/>
              </w:rPr>
              <w:t>I would like to thank each and every one of you for being here today to celebrate this special ceremony.</w:t>
            </w:r>
          </w:p>
          <w:p w:rsidR="000469DB" w:rsidRPr="00DC6C0D" w:rsidRDefault="000469DB" w:rsidP="000469DB">
            <w:pPr>
              <w:spacing w:line="240" w:lineRule="auto"/>
              <w:rPr>
                <w:rStyle w:val="Emphasis"/>
                <w:sz w:val="24"/>
                <w:szCs w:val="24"/>
              </w:rPr>
            </w:pPr>
            <w:r w:rsidRPr="00DC6C0D">
              <w:rPr>
                <w:rStyle w:val="Emphasis"/>
                <w:sz w:val="24"/>
                <w:szCs w:val="24"/>
              </w:rPr>
              <w:t>I am privileged to have the opportunity to speak on behalf of The Grange Public School. From all the renovations and refurbishments we now have a more beautiful learning environment.</w:t>
            </w:r>
          </w:p>
          <w:p w:rsidR="000469DB" w:rsidRPr="00DC6C0D" w:rsidRDefault="000469DB" w:rsidP="000469DB">
            <w:pPr>
              <w:spacing w:line="240" w:lineRule="auto"/>
              <w:rPr>
                <w:rStyle w:val="Emphasis"/>
                <w:sz w:val="24"/>
                <w:szCs w:val="24"/>
              </w:rPr>
            </w:pPr>
            <w:r w:rsidRPr="00DC6C0D">
              <w:rPr>
                <w:rStyle w:val="Emphasis"/>
                <w:sz w:val="24"/>
                <w:szCs w:val="24"/>
              </w:rPr>
              <w:t xml:space="preserve">With the latest in state of the art technology, </w:t>
            </w:r>
            <w:proofErr w:type="gramStart"/>
            <w:r w:rsidRPr="00DC6C0D">
              <w:rPr>
                <w:rStyle w:val="Emphasis"/>
                <w:sz w:val="24"/>
                <w:szCs w:val="24"/>
              </w:rPr>
              <w:t>which equips us with the tools for 21st century learning.</w:t>
            </w:r>
            <w:proofErr w:type="gramEnd"/>
          </w:p>
          <w:p w:rsidR="000469DB" w:rsidRPr="00DC6C0D" w:rsidRDefault="000469DB" w:rsidP="000469DB">
            <w:pPr>
              <w:spacing w:line="240" w:lineRule="auto"/>
              <w:rPr>
                <w:rStyle w:val="Emphasis"/>
                <w:sz w:val="24"/>
                <w:szCs w:val="24"/>
              </w:rPr>
            </w:pPr>
            <w:r w:rsidRPr="00DC6C0D">
              <w:rPr>
                <w:rStyle w:val="Emphasis"/>
                <w:sz w:val="24"/>
                <w:szCs w:val="24"/>
              </w:rPr>
              <w:t>And with the new classrooms and learning facilities, it will be a much more comfortable and fun place to learn for the future.</w:t>
            </w:r>
          </w:p>
          <w:p w:rsidR="000469DB" w:rsidRPr="00DC6C0D" w:rsidRDefault="000469DB" w:rsidP="000469DB">
            <w:pPr>
              <w:spacing w:line="240" w:lineRule="auto"/>
              <w:rPr>
                <w:rStyle w:val="Emphasis"/>
                <w:sz w:val="24"/>
                <w:szCs w:val="24"/>
              </w:rPr>
            </w:pPr>
            <w:r w:rsidRPr="00DC6C0D">
              <w:rPr>
                <w:rStyle w:val="Emphasis"/>
                <w:sz w:val="24"/>
                <w:szCs w:val="24"/>
              </w:rPr>
              <w:t>I would like to thank the Australian Government for the money they have donated to our school and Stephen Edwards Builders for the many months refurbishing our school so beautifully and making this school a better place.</w:t>
            </w:r>
          </w:p>
          <w:p w:rsidR="000469DB" w:rsidRPr="00DC6C0D" w:rsidRDefault="000469DB" w:rsidP="000469DB">
            <w:pPr>
              <w:spacing w:line="240" w:lineRule="auto"/>
              <w:rPr>
                <w:rStyle w:val="Emphasis"/>
                <w:sz w:val="24"/>
                <w:szCs w:val="24"/>
              </w:rPr>
            </w:pPr>
            <w:r w:rsidRPr="00DC6C0D">
              <w:rPr>
                <w:rStyle w:val="Emphasis"/>
                <w:sz w:val="24"/>
                <w:szCs w:val="24"/>
              </w:rPr>
              <w:t>I believe that our new school will be a much better place for us to “LEARN OUR WAY TO THE FUTURE”</w:t>
            </w:r>
          </w:p>
          <w:p w:rsidR="000469DB" w:rsidRPr="00DC6C0D" w:rsidRDefault="000469DB" w:rsidP="000469DB">
            <w:pPr>
              <w:spacing w:line="240" w:lineRule="auto"/>
              <w:rPr>
                <w:rStyle w:val="Emphasis"/>
                <w:sz w:val="24"/>
                <w:szCs w:val="24"/>
              </w:rPr>
            </w:pPr>
            <w:r>
              <w:rPr>
                <w:i/>
                <w:iCs/>
                <w:noProof/>
                <w:sz w:val="24"/>
                <w:szCs w:val="24"/>
                <w:lang w:eastAsia="en-AU"/>
              </w:rPr>
              <w:drawing>
                <wp:anchor distT="0" distB="0" distL="114300" distR="114300" simplePos="0" relativeHeight="251663360" behindDoc="0" locked="0" layoutInCell="1" allowOverlap="1">
                  <wp:simplePos x="0" y="0"/>
                  <wp:positionH relativeFrom="column">
                    <wp:posOffset>2502535</wp:posOffset>
                  </wp:positionH>
                  <wp:positionV relativeFrom="paragraph">
                    <wp:posOffset>112395</wp:posOffset>
                  </wp:positionV>
                  <wp:extent cx="1438275" cy="609600"/>
                  <wp:effectExtent l="19050" t="0" r="9525" b="0"/>
                  <wp:wrapSquare wrapText="bothSides"/>
                  <wp:docPr id="10" name="Picture 7" descr="C:\Program Files\Microsoft Office\Media\CntCD1\ClipArt5\j028626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rogram Files\Microsoft Office\Media\CntCD1\ClipArt5\j0286260.wmf"/>
                          <pic:cNvPicPr>
                            <a:picLocks noChangeAspect="1" noChangeArrowheads="1"/>
                          </pic:cNvPicPr>
                        </pic:nvPicPr>
                        <pic:blipFill>
                          <a:blip r:embed="rId14"/>
                          <a:srcRect/>
                          <a:stretch>
                            <a:fillRect/>
                          </a:stretch>
                        </pic:blipFill>
                        <pic:spPr bwMode="auto">
                          <a:xfrm>
                            <a:off x="0" y="0"/>
                            <a:ext cx="1438275" cy="609600"/>
                          </a:xfrm>
                          <a:prstGeom prst="rect">
                            <a:avLst/>
                          </a:prstGeom>
                          <a:noFill/>
                          <a:ln w="9525">
                            <a:noFill/>
                            <a:miter lim="800000"/>
                            <a:headEnd/>
                            <a:tailEnd/>
                          </a:ln>
                        </pic:spPr>
                      </pic:pic>
                    </a:graphicData>
                  </a:graphic>
                </wp:anchor>
              </w:drawing>
            </w:r>
            <w:r w:rsidRPr="00DC6C0D">
              <w:rPr>
                <w:rStyle w:val="Emphasis"/>
                <w:sz w:val="24"/>
                <w:szCs w:val="24"/>
              </w:rPr>
              <w:t>Thank you</w:t>
            </w:r>
          </w:p>
          <w:p w:rsidR="000469DB" w:rsidRPr="00DC6C0D" w:rsidRDefault="000469DB" w:rsidP="000469DB">
            <w:pPr>
              <w:spacing w:line="240" w:lineRule="auto"/>
              <w:rPr>
                <w:rStyle w:val="Emphasis"/>
                <w:sz w:val="24"/>
                <w:szCs w:val="24"/>
              </w:rPr>
            </w:pPr>
            <w:r w:rsidRPr="00DC6C0D">
              <w:rPr>
                <w:rStyle w:val="Emphasis"/>
                <w:sz w:val="24"/>
                <w:szCs w:val="24"/>
              </w:rPr>
              <w:t xml:space="preserve">Lolo </w:t>
            </w:r>
            <w:proofErr w:type="spellStart"/>
            <w:r w:rsidRPr="00DC6C0D">
              <w:rPr>
                <w:rStyle w:val="Emphasis"/>
                <w:sz w:val="24"/>
                <w:szCs w:val="24"/>
              </w:rPr>
              <w:t>Masima</w:t>
            </w:r>
            <w:proofErr w:type="spellEnd"/>
            <w:r w:rsidRPr="00DC6C0D">
              <w:rPr>
                <w:rStyle w:val="Emphasis"/>
                <w:sz w:val="24"/>
                <w:szCs w:val="24"/>
              </w:rPr>
              <w:t xml:space="preserve"> 5/6 R</w:t>
            </w:r>
          </w:p>
          <w:p w:rsidR="000469DB" w:rsidRDefault="000469DB" w:rsidP="00520AF0">
            <w:pPr>
              <w:rPr>
                <w:rFonts w:asciiTheme="minorHAnsi" w:hAnsiTheme="minorHAnsi"/>
                <w:sz w:val="20"/>
                <w:szCs w:val="20"/>
              </w:rPr>
            </w:pPr>
          </w:p>
        </w:tc>
      </w:tr>
    </w:tbl>
    <w:p w:rsidR="003E451F" w:rsidRDefault="003E451F" w:rsidP="00520AF0">
      <w:pPr>
        <w:ind w:firstLine="720"/>
        <w:rPr>
          <w:rFonts w:asciiTheme="minorHAnsi" w:hAnsiTheme="minorHAnsi"/>
          <w:sz w:val="20"/>
          <w:szCs w:val="20"/>
        </w:rPr>
      </w:pPr>
    </w:p>
    <w:p w:rsidR="007F28BE" w:rsidRPr="000469DB" w:rsidRDefault="00520AF0" w:rsidP="000469DB">
      <w:pPr>
        <w:ind w:firstLine="720"/>
        <w:rPr>
          <w:rFonts w:asciiTheme="majorHAnsi" w:eastAsiaTheme="majorEastAsia" w:hAnsiTheme="majorHAnsi" w:cstheme="majorBidi"/>
          <w:b/>
          <w:bCs/>
          <w:i/>
          <w:iCs/>
          <w:color w:val="4F81BD" w:themeColor="accent1"/>
          <w:sz w:val="26"/>
          <w:szCs w:val="26"/>
        </w:rPr>
      </w:pPr>
      <w:r>
        <w:rPr>
          <w:rFonts w:ascii="Arial Rounded MT Bold" w:hAnsi="Arial Rounded MT Bold"/>
          <w:sz w:val="32"/>
          <w:szCs w:val="32"/>
        </w:rPr>
        <w:lastRenderedPageBreak/>
        <w:t xml:space="preserve"> </w:t>
      </w:r>
      <w:r w:rsidR="000469DB">
        <w:rPr>
          <w:rFonts w:asciiTheme="majorHAnsi" w:eastAsiaTheme="majorEastAsia" w:hAnsiTheme="majorHAnsi" w:cstheme="majorBidi"/>
          <w:b/>
          <w:bCs/>
          <w:i/>
          <w:iCs/>
          <w:color w:val="4F81BD" w:themeColor="accent1"/>
          <w:sz w:val="26"/>
          <w:szCs w:val="26"/>
        </w:rPr>
        <w:t xml:space="preserve">                                                           </w:t>
      </w:r>
      <w:r w:rsidR="007F28BE" w:rsidRPr="003F51D7">
        <w:rPr>
          <w:rFonts w:ascii="Broadway" w:hAnsi="Broadway"/>
          <w:b/>
          <w:bCs/>
          <w:sz w:val="32"/>
          <w:szCs w:val="32"/>
          <w:u w:val="single"/>
        </w:rPr>
        <w:t>P &amp; C NEWS</w:t>
      </w:r>
    </w:p>
    <w:p w:rsidR="007F28BE" w:rsidRDefault="007F28BE" w:rsidP="007F28BE">
      <w:pPr>
        <w:rPr>
          <w:rFonts w:asciiTheme="minorBidi" w:hAnsiTheme="minorBidi"/>
          <w:sz w:val="24"/>
          <w:szCs w:val="24"/>
        </w:rPr>
      </w:pPr>
      <w:r>
        <w:rPr>
          <w:rFonts w:asciiTheme="minorBidi" w:hAnsiTheme="minorBidi"/>
          <w:sz w:val="24"/>
          <w:szCs w:val="24"/>
        </w:rPr>
        <w:t>Dear Parents / Caregivers</w:t>
      </w:r>
    </w:p>
    <w:p w:rsidR="007F28BE" w:rsidRDefault="007F28BE" w:rsidP="007F28BE">
      <w:pPr>
        <w:rPr>
          <w:rFonts w:asciiTheme="minorBidi" w:hAnsiTheme="minorBidi"/>
          <w:b/>
          <w:bCs/>
          <w:sz w:val="24"/>
          <w:szCs w:val="24"/>
          <w:u w:val="single"/>
        </w:rPr>
      </w:pPr>
      <w:r w:rsidRPr="00A65F39">
        <w:rPr>
          <w:rFonts w:asciiTheme="minorBidi" w:hAnsiTheme="minorBidi"/>
          <w:b/>
          <w:bCs/>
          <w:sz w:val="24"/>
          <w:szCs w:val="24"/>
          <w:u w:val="single"/>
        </w:rPr>
        <w:t>Uniform Shop News</w:t>
      </w:r>
    </w:p>
    <w:p w:rsidR="007F28BE" w:rsidRDefault="007F28BE" w:rsidP="007F28BE">
      <w:pPr>
        <w:rPr>
          <w:rFonts w:asciiTheme="minorBidi" w:hAnsiTheme="minorBidi"/>
          <w:sz w:val="24"/>
          <w:szCs w:val="24"/>
        </w:rPr>
      </w:pPr>
      <w:r>
        <w:rPr>
          <w:rFonts w:asciiTheme="minorBidi" w:hAnsiTheme="minorBidi"/>
          <w:noProof/>
          <w:sz w:val="24"/>
          <w:szCs w:val="24"/>
          <w:lang w:eastAsia="en-AU"/>
        </w:rPr>
        <w:drawing>
          <wp:anchor distT="0" distB="0" distL="114300" distR="114300" simplePos="0" relativeHeight="251670528" behindDoc="0" locked="0" layoutInCell="1" allowOverlap="1">
            <wp:simplePos x="0" y="0"/>
            <wp:positionH relativeFrom="column">
              <wp:posOffset>3340735</wp:posOffset>
            </wp:positionH>
            <wp:positionV relativeFrom="paragraph">
              <wp:posOffset>236220</wp:posOffset>
            </wp:positionV>
            <wp:extent cx="1676400" cy="923925"/>
            <wp:effectExtent l="19050" t="0" r="0" b="0"/>
            <wp:wrapSquare wrapText="bothSides"/>
            <wp:docPr id="4" name="Picture 4" descr="C:\Program Files\Microsoft Office\Media\CntCD1\ClipArt3\j023395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Microsoft Office\Media\CntCD1\ClipArt3\j0233954.wmf"/>
                    <pic:cNvPicPr>
                      <a:picLocks noChangeAspect="1" noChangeArrowheads="1"/>
                    </pic:cNvPicPr>
                  </pic:nvPicPr>
                  <pic:blipFill>
                    <a:blip r:embed="rId15"/>
                    <a:srcRect/>
                    <a:stretch>
                      <a:fillRect/>
                    </a:stretch>
                  </pic:blipFill>
                  <pic:spPr bwMode="auto">
                    <a:xfrm>
                      <a:off x="0" y="0"/>
                      <a:ext cx="1676400" cy="923925"/>
                    </a:xfrm>
                    <a:prstGeom prst="rect">
                      <a:avLst/>
                    </a:prstGeom>
                    <a:noFill/>
                    <a:ln w="9525">
                      <a:noFill/>
                      <a:miter lim="800000"/>
                      <a:headEnd/>
                      <a:tailEnd/>
                    </a:ln>
                  </pic:spPr>
                </pic:pic>
              </a:graphicData>
            </a:graphic>
          </wp:anchor>
        </w:drawing>
      </w:r>
      <w:r>
        <w:rPr>
          <w:rFonts w:asciiTheme="minorBidi" w:hAnsiTheme="minorBidi"/>
          <w:sz w:val="24"/>
          <w:szCs w:val="24"/>
        </w:rPr>
        <w:t>Due to an increase from suppliers the price of the Sport Shirts and Unisex Long Pants will be increased as of Term 3.</w:t>
      </w:r>
    </w:p>
    <w:p w:rsidR="007F28BE" w:rsidRDefault="007F28BE" w:rsidP="007F28BE">
      <w:pPr>
        <w:rPr>
          <w:rFonts w:asciiTheme="minorBidi" w:hAnsiTheme="minorBidi"/>
          <w:sz w:val="24"/>
          <w:szCs w:val="24"/>
        </w:rPr>
      </w:pPr>
      <w:r>
        <w:rPr>
          <w:rFonts w:asciiTheme="minorBidi" w:hAnsiTheme="minorBidi"/>
          <w:sz w:val="24"/>
          <w:szCs w:val="24"/>
        </w:rPr>
        <w:t>The Sport Shirts will be $20.</w:t>
      </w:r>
    </w:p>
    <w:p w:rsidR="007F28BE" w:rsidRDefault="007F28BE" w:rsidP="007F28BE">
      <w:pPr>
        <w:rPr>
          <w:rFonts w:asciiTheme="minorBidi" w:hAnsiTheme="minorBidi"/>
          <w:sz w:val="24"/>
          <w:szCs w:val="24"/>
        </w:rPr>
      </w:pPr>
      <w:r>
        <w:rPr>
          <w:rFonts w:asciiTheme="minorBidi" w:hAnsiTheme="minorBidi"/>
          <w:sz w:val="24"/>
          <w:szCs w:val="24"/>
        </w:rPr>
        <w:t xml:space="preserve">The Unisex Long Pants will be $18.                 </w:t>
      </w:r>
    </w:p>
    <w:p w:rsidR="007F28BE" w:rsidRPr="005375B7" w:rsidRDefault="007F28BE" w:rsidP="007F28BE">
      <w:pPr>
        <w:rPr>
          <w:rFonts w:asciiTheme="minorBidi" w:hAnsiTheme="minorBidi"/>
          <w:b/>
          <w:sz w:val="24"/>
          <w:szCs w:val="24"/>
          <w:u w:val="single"/>
        </w:rPr>
      </w:pPr>
      <w:r>
        <w:rPr>
          <w:rFonts w:asciiTheme="minorBidi" w:hAnsiTheme="minorBidi"/>
          <w:b/>
          <w:noProof/>
          <w:sz w:val="24"/>
          <w:szCs w:val="24"/>
          <w:u w:val="single"/>
          <w:lang w:eastAsia="en-AU"/>
        </w:rPr>
        <w:drawing>
          <wp:anchor distT="0" distB="0" distL="114300" distR="114300" simplePos="0" relativeHeight="251671552" behindDoc="0" locked="0" layoutInCell="1" allowOverlap="1">
            <wp:simplePos x="0" y="0"/>
            <wp:positionH relativeFrom="column">
              <wp:posOffset>4855210</wp:posOffset>
            </wp:positionH>
            <wp:positionV relativeFrom="paragraph">
              <wp:posOffset>163830</wp:posOffset>
            </wp:positionV>
            <wp:extent cx="1483360" cy="1457325"/>
            <wp:effectExtent l="19050" t="0" r="2540" b="0"/>
            <wp:wrapSquare wrapText="bothSides"/>
            <wp:docPr id="5" name="Picture 5" descr="C:\Program Files\Microsoft Office\Media\CntCD1\ClipArt1\j021295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Microsoft Office\Media\CntCD1\ClipArt1\j0212953.wmf"/>
                    <pic:cNvPicPr>
                      <a:picLocks noChangeAspect="1" noChangeArrowheads="1"/>
                    </pic:cNvPicPr>
                  </pic:nvPicPr>
                  <pic:blipFill>
                    <a:blip r:embed="rId16"/>
                    <a:srcRect/>
                    <a:stretch>
                      <a:fillRect/>
                    </a:stretch>
                  </pic:blipFill>
                  <pic:spPr bwMode="auto">
                    <a:xfrm>
                      <a:off x="0" y="0"/>
                      <a:ext cx="1483360" cy="1457325"/>
                    </a:xfrm>
                    <a:prstGeom prst="rect">
                      <a:avLst/>
                    </a:prstGeom>
                    <a:noFill/>
                    <a:ln w="9525">
                      <a:noFill/>
                      <a:miter lim="800000"/>
                      <a:headEnd/>
                      <a:tailEnd/>
                    </a:ln>
                  </pic:spPr>
                </pic:pic>
              </a:graphicData>
            </a:graphic>
          </wp:anchor>
        </w:drawing>
      </w:r>
      <w:r w:rsidRPr="005375B7">
        <w:rPr>
          <w:rFonts w:asciiTheme="minorBidi" w:hAnsiTheme="minorBidi"/>
          <w:b/>
          <w:sz w:val="24"/>
          <w:szCs w:val="24"/>
          <w:u w:val="single"/>
        </w:rPr>
        <w:t>Sausage Sizzle</w:t>
      </w:r>
    </w:p>
    <w:p w:rsidR="007F28BE" w:rsidRDefault="007F28BE" w:rsidP="007F28BE">
      <w:pPr>
        <w:rPr>
          <w:rFonts w:asciiTheme="minorBidi" w:hAnsiTheme="minorBidi"/>
          <w:sz w:val="24"/>
          <w:szCs w:val="24"/>
        </w:rPr>
      </w:pPr>
      <w:r>
        <w:rPr>
          <w:rFonts w:asciiTheme="minorBidi" w:hAnsiTheme="minorBidi"/>
          <w:sz w:val="24"/>
          <w:szCs w:val="24"/>
        </w:rPr>
        <w:t>P &amp; C will be holding a Lunch Sausage Sizzle for the kids on Thursday 30</w:t>
      </w:r>
      <w:r w:rsidRPr="00A65F39">
        <w:rPr>
          <w:rFonts w:asciiTheme="minorBidi" w:hAnsiTheme="minorBidi"/>
          <w:sz w:val="24"/>
          <w:szCs w:val="24"/>
          <w:vertAlign w:val="superscript"/>
        </w:rPr>
        <w:t>th</w:t>
      </w:r>
      <w:r>
        <w:rPr>
          <w:rFonts w:asciiTheme="minorBidi" w:hAnsiTheme="minorBidi"/>
          <w:sz w:val="24"/>
          <w:szCs w:val="24"/>
        </w:rPr>
        <w:t xml:space="preserve"> June.</w:t>
      </w:r>
    </w:p>
    <w:p w:rsidR="007F28BE" w:rsidRDefault="007F28BE" w:rsidP="007F28BE">
      <w:pPr>
        <w:rPr>
          <w:rFonts w:asciiTheme="minorBidi" w:hAnsiTheme="minorBidi"/>
          <w:sz w:val="24"/>
          <w:szCs w:val="24"/>
        </w:rPr>
      </w:pPr>
      <w:r>
        <w:rPr>
          <w:rFonts w:asciiTheme="minorBidi" w:hAnsiTheme="minorBidi"/>
          <w:sz w:val="24"/>
          <w:szCs w:val="24"/>
        </w:rPr>
        <w:t>Pre order forms for the Sausage Sizzle will be sent home next week.</w:t>
      </w:r>
    </w:p>
    <w:p w:rsidR="007F28BE" w:rsidRPr="005375B7" w:rsidRDefault="007F28BE" w:rsidP="007F28BE">
      <w:pPr>
        <w:rPr>
          <w:rFonts w:asciiTheme="minorBidi" w:hAnsiTheme="minorBidi"/>
          <w:b/>
          <w:sz w:val="24"/>
          <w:szCs w:val="24"/>
          <w:u w:val="single"/>
        </w:rPr>
      </w:pPr>
      <w:r w:rsidRPr="005375B7">
        <w:rPr>
          <w:rFonts w:asciiTheme="minorBidi" w:hAnsiTheme="minorBidi"/>
          <w:b/>
          <w:sz w:val="24"/>
          <w:szCs w:val="24"/>
          <w:u w:val="single"/>
        </w:rPr>
        <w:t>Next Meeting</w:t>
      </w:r>
    </w:p>
    <w:p w:rsidR="007F28BE" w:rsidRDefault="007F28BE" w:rsidP="007F28BE">
      <w:pPr>
        <w:rPr>
          <w:rFonts w:asciiTheme="minorBidi" w:hAnsiTheme="minorBidi"/>
          <w:sz w:val="24"/>
          <w:szCs w:val="24"/>
        </w:rPr>
      </w:pPr>
      <w:r>
        <w:rPr>
          <w:rFonts w:asciiTheme="minorBidi" w:hAnsiTheme="minorBidi"/>
          <w:sz w:val="24"/>
          <w:szCs w:val="24"/>
        </w:rPr>
        <w:t>The next P &amp; C meeting will be held on the 20</w:t>
      </w:r>
      <w:r w:rsidRPr="0092363C">
        <w:rPr>
          <w:rFonts w:asciiTheme="minorBidi" w:hAnsiTheme="minorBidi"/>
          <w:sz w:val="24"/>
          <w:szCs w:val="24"/>
          <w:vertAlign w:val="superscript"/>
        </w:rPr>
        <w:t>th</w:t>
      </w:r>
      <w:r>
        <w:rPr>
          <w:rFonts w:asciiTheme="minorBidi" w:hAnsiTheme="minorBidi"/>
          <w:sz w:val="24"/>
          <w:szCs w:val="24"/>
        </w:rPr>
        <w:t xml:space="preserve"> June at 9.15am.</w:t>
      </w:r>
    </w:p>
    <w:p w:rsidR="005050AA" w:rsidRDefault="007F28BE" w:rsidP="007F28BE">
      <w:pPr>
        <w:rPr>
          <w:rFonts w:asciiTheme="minorBidi" w:hAnsiTheme="minorBidi"/>
          <w:sz w:val="24"/>
          <w:szCs w:val="24"/>
        </w:rPr>
      </w:pPr>
      <w:r>
        <w:rPr>
          <w:rFonts w:asciiTheme="minorBidi" w:hAnsiTheme="minorBidi"/>
          <w:sz w:val="24"/>
          <w:szCs w:val="24"/>
        </w:rPr>
        <w:t>Thanking you</w:t>
      </w:r>
      <w:r w:rsidR="000469DB">
        <w:rPr>
          <w:rFonts w:asciiTheme="minorBidi" w:hAnsiTheme="minorBidi"/>
          <w:sz w:val="24"/>
          <w:szCs w:val="24"/>
        </w:rPr>
        <w:t xml:space="preserve">  </w:t>
      </w:r>
    </w:p>
    <w:p w:rsidR="007F28BE" w:rsidRDefault="000469DB" w:rsidP="007F28BE">
      <w:pPr>
        <w:rPr>
          <w:rFonts w:asciiTheme="minorBidi" w:hAnsiTheme="minorBidi"/>
          <w:sz w:val="24"/>
          <w:szCs w:val="24"/>
        </w:rPr>
      </w:pPr>
      <w:r>
        <w:rPr>
          <w:rFonts w:asciiTheme="minorBidi" w:hAnsiTheme="minorBidi"/>
          <w:sz w:val="24"/>
          <w:szCs w:val="24"/>
        </w:rPr>
        <w:t>P&amp;C</w:t>
      </w:r>
    </w:p>
    <w:p w:rsidR="007F28BE" w:rsidRPr="005050AA" w:rsidRDefault="005050AA" w:rsidP="005050AA">
      <w:pPr>
        <w:jc w:val="center"/>
        <w:rPr>
          <w:rFonts w:asciiTheme="minorBidi" w:hAnsiTheme="minorBidi"/>
          <w:b/>
          <w:sz w:val="32"/>
          <w:szCs w:val="32"/>
        </w:rPr>
      </w:pPr>
      <w:r w:rsidRPr="005050AA">
        <w:rPr>
          <w:rFonts w:asciiTheme="minorBidi" w:hAnsiTheme="minorBidi"/>
          <w:b/>
          <w:sz w:val="32"/>
          <w:szCs w:val="32"/>
        </w:rPr>
        <w:t>***************************</w:t>
      </w:r>
      <w:r>
        <w:rPr>
          <w:rFonts w:asciiTheme="minorBidi" w:hAnsiTheme="minorBidi"/>
          <w:b/>
          <w:sz w:val="32"/>
          <w:szCs w:val="32"/>
        </w:rPr>
        <w:t>*************************</w:t>
      </w:r>
    </w:p>
    <w:p w:rsidR="00DC6C0D" w:rsidRPr="009F2317" w:rsidRDefault="00DC6C0D" w:rsidP="005375B7">
      <w:pPr>
        <w:rPr>
          <w:rFonts w:asciiTheme="minorBidi" w:hAnsiTheme="minorBidi"/>
          <w:sz w:val="24"/>
          <w:szCs w:val="24"/>
        </w:rPr>
      </w:pPr>
    </w:p>
    <w:p w:rsidR="0040653B" w:rsidRDefault="0040653B" w:rsidP="003D3051"/>
    <w:p w:rsidR="0040653B" w:rsidRDefault="0040653B" w:rsidP="003D3051"/>
    <w:p w:rsidR="0040653B" w:rsidRDefault="0040653B" w:rsidP="007162EF">
      <w:pPr>
        <w:spacing w:line="240" w:lineRule="auto"/>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Pr="00553A52" w:rsidRDefault="0040653B" w:rsidP="003D3051"/>
    <w:sectPr w:rsidR="0040653B"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50AA" w:rsidRDefault="005050AA" w:rsidP="003D3051">
      <w:pPr>
        <w:spacing w:after="0" w:line="240" w:lineRule="auto"/>
      </w:pPr>
      <w:r>
        <w:separator/>
      </w:r>
    </w:p>
  </w:endnote>
  <w:endnote w:type="continuationSeparator" w:id="0">
    <w:p w:rsidR="005050AA" w:rsidRDefault="005050AA"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 w:name="Gautami">
    <w:panose1 w:val="02000500000000000000"/>
    <w:charset w:val="00"/>
    <w:family w:val="auto"/>
    <w:pitch w:val="variable"/>
    <w:sig w:usb0="002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AvantGarde">
    <w:altName w:val="Century Gothic"/>
    <w:panose1 w:val="00000000000000000000"/>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Showcard Gothic">
    <w:panose1 w:val="04020904020102020604"/>
    <w:charset w:val="00"/>
    <w:family w:val="decorative"/>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cript"/>
    <w:pitch w:val="variable"/>
    <w:sig w:usb0="80002043" w:usb1="00000000" w:usb2="00000080" w:usb3="00000000" w:csb0="00000001" w:csb1="00000000"/>
  </w:font>
  <w:font w:name="Arial Rounded MT Bold">
    <w:panose1 w:val="020F0704030504030204"/>
    <w:charset w:val="00"/>
    <w:family w:val="swiss"/>
    <w:pitch w:val="variable"/>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50AA" w:rsidRDefault="005050AA" w:rsidP="003D3051">
      <w:pPr>
        <w:spacing w:after="0" w:line="240" w:lineRule="auto"/>
      </w:pPr>
      <w:r>
        <w:separator/>
      </w:r>
    </w:p>
  </w:footnote>
  <w:footnote w:type="continuationSeparator" w:id="0">
    <w:p w:rsidR="005050AA" w:rsidRDefault="005050AA"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463C"/>
    <w:rsid w:val="00014037"/>
    <w:rsid w:val="000204FD"/>
    <w:rsid w:val="00023056"/>
    <w:rsid w:val="0003110E"/>
    <w:rsid w:val="00034806"/>
    <w:rsid w:val="000469DB"/>
    <w:rsid w:val="00050BE7"/>
    <w:rsid w:val="000750EC"/>
    <w:rsid w:val="000A5781"/>
    <w:rsid w:val="000B43F8"/>
    <w:rsid w:val="000B4817"/>
    <w:rsid w:val="000C04EE"/>
    <w:rsid w:val="000C338E"/>
    <w:rsid w:val="000E3779"/>
    <w:rsid w:val="000E580A"/>
    <w:rsid w:val="00103CF7"/>
    <w:rsid w:val="00162751"/>
    <w:rsid w:val="00163719"/>
    <w:rsid w:val="00166B8A"/>
    <w:rsid w:val="00176D87"/>
    <w:rsid w:val="00181109"/>
    <w:rsid w:val="001B5546"/>
    <w:rsid w:val="001B773C"/>
    <w:rsid w:val="001E27D8"/>
    <w:rsid w:val="001F0C2B"/>
    <w:rsid w:val="001F474B"/>
    <w:rsid w:val="001F651D"/>
    <w:rsid w:val="001F65B8"/>
    <w:rsid w:val="002010C0"/>
    <w:rsid w:val="00204DC3"/>
    <w:rsid w:val="0022057B"/>
    <w:rsid w:val="0022791C"/>
    <w:rsid w:val="00230CAD"/>
    <w:rsid w:val="002342FC"/>
    <w:rsid w:val="00240CE0"/>
    <w:rsid w:val="00251F45"/>
    <w:rsid w:val="00252C17"/>
    <w:rsid w:val="0025694A"/>
    <w:rsid w:val="002577BE"/>
    <w:rsid w:val="00266BD6"/>
    <w:rsid w:val="0028407E"/>
    <w:rsid w:val="0029513C"/>
    <w:rsid w:val="002D1542"/>
    <w:rsid w:val="002D2E6B"/>
    <w:rsid w:val="002F1ABF"/>
    <w:rsid w:val="002F1E48"/>
    <w:rsid w:val="002F656A"/>
    <w:rsid w:val="003177AF"/>
    <w:rsid w:val="0034312A"/>
    <w:rsid w:val="00366009"/>
    <w:rsid w:val="003712B9"/>
    <w:rsid w:val="003723AA"/>
    <w:rsid w:val="003735F3"/>
    <w:rsid w:val="003B7371"/>
    <w:rsid w:val="003D3051"/>
    <w:rsid w:val="003E451F"/>
    <w:rsid w:val="003E5322"/>
    <w:rsid w:val="003F51D7"/>
    <w:rsid w:val="0040653B"/>
    <w:rsid w:val="00426755"/>
    <w:rsid w:val="004348C8"/>
    <w:rsid w:val="00434BC6"/>
    <w:rsid w:val="00443C92"/>
    <w:rsid w:val="0044705B"/>
    <w:rsid w:val="00467851"/>
    <w:rsid w:val="00477EAE"/>
    <w:rsid w:val="004822BC"/>
    <w:rsid w:val="00487CA6"/>
    <w:rsid w:val="004973DF"/>
    <w:rsid w:val="004A75E7"/>
    <w:rsid w:val="004C28C7"/>
    <w:rsid w:val="004C3CE9"/>
    <w:rsid w:val="005050AA"/>
    <w:rsid w:val="005066B0"/>
    <w:rsid w:val="00514C73"/>
    <w:rsid w:val="00520AF0"/>
    <w:rsid w:val="00535F06"/>
    <w:rsid w:val="005375B7"/>
    <w:rsid w:val="00553A52"/>
    <w:rsid w:val="00554F82"/>
    <w:rsid w:val="005805BF"/>
    <w:rsid w:val="005A4E79"/>
    <w:rsid w:val="005F273D"/>
    <w:rsid w:val="00602A8B"/>
    <w:rsid w:val="00605D0A"/>
    <w:rsid w:val="0060783F"/>
    <w:rsid w:val="00614E11"/>
    <w:rsid w:val="006165A8"/>
    <w:rsid w:val="00620629"/>
    <w:rsid w:val="006236BE"/>
    <w:rsid w:val="00633108"/>
    <w:rsid w:val="00651814"/>
    <w:rsid w:val="0065702E"/>
    <w:rsid w:val="00665139"/>
    <w:rsid w:val="00665652"/>
    <w:rsid w:val="00675000"/>
    <w:rsid w:val="00697E8C"/>
    <w:rsid w:val="006B0F2B"/>
    <w:rsid w:val="006C1751"/>
    <w:rsid w:val="006D0B7A"/>
    <w:rsid w:val="006D641C"/>
    <w:rsid w:val="006E2409"/>
    <w:rsid w:val="006E463A"/>
    <w:rsid w:val="006E4DCF"/>
    <w:rsid w:val="0071174F"/>
    <w:rsid w:val="007162EF"/>
    <w:rsid w:val="00730854"/>
    <w:rsid w:val="00772BD7"/>
    <w:rsid w:val="00783A00"/>
    <w:rsid w:val="007843EA"/>
    <w:rsid w:val="007C3237"/>
    <w:rsid w:val="007D09A1"/>
    <w:rsid w:val="007E3B1D"/>
    <w:rsid w:val="007F28BE"/>
    <w:rsid w:val="0080769F"/>
    <w:rsid w:val="00847789"/>
    <w:rsid w:val="00856076"/>
    <w:rsid w:val="00857308"/>
    <w:rsid w:val="00876823"/>
    <w:rsid w:val="008968D6"/>
    <w:rsid w:val="008A09CF"/>
    <w:rsid w:val="008C23D2"/>
    <w:rsid w:val="008C2FA5"/>
    <w:rsid w:val="008D778F"/>
    <w:rsid w:val="009045FF"/>
    <w:rsid w:val="00914EBC"/>
    <w:rsid w:val="00920A8F"/>
    <w:rsid w:val="00920AC0"/>
    <w:rsid w:val="009279C6"/>
    <w:rsid w:val="0095141B"/>
    <w:rsid w:val="0095661A"/>
    <w:rsid w:val="00984B3A"/>
    <w:rsid w:val="00986E99"/>
    <w:rsid w:val="00991301"/>
    <w:rsid w:val="009A1EEA"/>
    <w:rsid w:val="009A3360"/>
    <w:rsid w:val="009A6FBD"/>
    <w:rsid w:val="009C16E7"/>
    <w:rsid w:val="009D28AF"/>
    <w:rsid w:val="009E5721"/>
    <w:rsid w:val="009F6A2B"/>
    <w:rsid w:val="00A00AC5"/>
    <w:rsid w:val="00A05E38"/>
    <w:rsid w:val="00A06B71"/>
    <w:rsid w:val="00A21285"/>
    <w:rsid w:val="00A26546"/>
    <w:rsid w:val="00A30BAC"/>
    <w:rsid w:val="00A41A08"/>
    <w:rsid w:val="00A4318E"/>
    <w:rsid w:val="00A45797"/>
    <w:rsid w:val="00A457E0"/>
    <w:rsid w:val="00A45D6B"/>
    <w:rsid w:val="00A90B3A"/>
    <w:rsid w:val="00A911AF"/>
    <w:rsid w:val="00A927DB"/>
    <w:rsid w:val="00AA1B15"/>
    <w:rsid w:val="00AA7071"/>
    <w:rsid w:val="00AD46F7"/>
    <w:rsid w:val="00AF44AA"/>
    <w:rsid w:val="00AF5C69"/>
    <w:rsid w:val="00B0319D"/>
    <w:rsid w:val="00B2495F"/>
    <w:rsid w:val="00B62D4A"/>
    <w:rsid w:val="00B74F53"/>
    <w:rsid w:val="00B8004D"/>
    <w:rsid w:val="00BA7DB3"/>
    <w:rsid w:val="00BB494A"/>
    <w:rsid w:val="00BB77DD"/>
    <w:rsid w:val="00BB7A4B"/>
    <w:rsid w:val="00BC48FB"/>
    <w:rsid w:val="00BD22E1"/>
    <w:rsid w:val="00BD3C16"/>
    <w:rsid w:val="00BE357E"/>
    <w:rsid w:val="00BE4819"/>
    <w:rsid w:val="00BF4790"/>
    <w:rsid w:val="00BF6013"/>
    <w:rsid w:val="00C00A4B"/>
    <w:rsid w:val="00C049DB"/>
    <w:rsid w:val="00C31ADA"/>
    <w:rsid w:val="00C32BC1"/>
    <w:rsid w:val="00C53277"/>
    <w:rsid w:val="00C556FA"/>
    <w:rsid w:val="00C76A45"/>
    <w:rsid w:val="00C76BF9"/>
    <w:rsid w:val="00C94228"/>
    <w:rsid w:val="00C95FFA"/>
    <w:rsid w:val="00CC0D5E"/>
    <w:rsid w:val="00CD503D"/>
    <w:rsid w:val="00D0383A"/>
    <w:rsid w:val="00D131FC"/>
    <w:rsid w:val="00D3251D"/>
    <w:rsid w:val="00D325C7"/>
    <w:rsid w:val="00D52E24"/>
    <w:rsid w:val="00D74301"/>
    <w:rsid w:val="00D81228"/>
    <w:rsid w:val="00DA66D6"/>
    <w:rsid w:val="00DB7BEC"/>
    <w:rsid w:val="00DC6C0D"/>
    <w:rsid w:val="00DE6003"/>
    <w:rsid w:val="00E069FE"/>
    <w:rsid w:val="00E06AE5"/>
    <w:rsid w:val="00E16FBA"/>
    <w:rsid w:val="00E36C37"/>
    <w:rsid w:val="00E738CA"/>
    <w:rsid w:val="00E873A4"/>
    <w:rsid w:val="00EA10FD"/>
    <w:rsid w:val="00EA3E35"/>
    <w:rsid w:val="00EC4010"/>
    <w:rsid w:val="00ED307F"/>
    <w:rsid w:val="00ED623B"/>
    <w:rsid w:val="00EE629A"/>
    <w:rsid w:val="00F5301A"/>
    <w:rsid w:val="00F657EE"/>
    <w:rsid w:val="00F7124B"/>
    <w:rsid w:val="00F87D63"/>
    <w:rsid w:val="00FA0C10"/>
    <w:rsid w:val="00FA5011"/>
    <w:rsid w:val="00FA6CA8"/>
    <w:rsid w:val="00FD1B2B"/>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address"/>
  <w:smartTagType w:namespaceuri="urn:schemas-microsoft-com:office:smarttags" w:name="Street"/>
  <w:shapeDefaults>
    <o:shapedefaults v:ext="edit" spidmax="105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paragraph" w:styleId="Heading2">
    <w:name w:val="heading 2"/>
    <w:basedOn w:val="Normal"/>
    <w:next w:val="Normal"/>
    <w:link w:val="Heading2Char"/>
    <w:unhideWhenUsed/>
    <w:qFormat/>
    <w:locked/>
    <w:rsid w:val="003E532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table" w:styleId="TableGrid">
    <w:name w:val="Table Grid"/>
    <w:basedOn w:val="TableNormal"/>
    <w:locked/>
    <w:rsid w:val="002205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qFormat/>
    <w:locked/>
    <w:rsid w:val="003E5322"/>
    <w:rPr>
      <w:i/>
      <w:iCs/>
    </w:rPr>
  </w:style>
  <w:style w:type="character" w:customStyle="1" w:styleId="Heading2Char">
    <w:name w:val="Heading 2 Char"/>
    <w:basedOn w:val="DefaultParagraphFont"/>
    <w:link w:val="Heading2"/>
    <w:rsid w:val="003E5322"/>
    <w:rPr>
      <w:rFonts w:asciiTheme="majorHAnsi" w:eastAsiaTheme="majorEastAsia" w:hAnsiTheme="majorHAnsi" w:cstheme="majorBidi"/>
      <w:b/>
      <w:bCs/>
      <w:color w:val="4F81BD" w:themeColor="accent1"/>
      <w:sz w:val="26"/>
      <w:szCs w:val="26"/>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wmf"/><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A2E458-3753-4A38-8A29-A63B4546B6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Informer new</Template>
  <TotalTime>351</TotalTime>
  <Pages>4</Pages>
  <Words>277</Words>
  <Characters>1604</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1878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6</cp:revision>
  <cp:lastPrinted>2011-06-10T03:43:00Z</cp:lastPrinted>
  <dcterms:created xsi:type="dcterms:W3CDTF">2011-06-09T01:37:00Z</dcterms:created>
  <dcterms:modified xsi:type="dcterms:W3CDTF">2011-06-10T04:28:00Z</dcterms:modified>
</cp:coreProperties>
</file>