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653B" w:rsidRDefault="007A7910" w:rsidP="003D3051">
      <w:r>
        <w:rPr>
          <w:noProof/>
          <w:lang w:eastAsia="en-A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-342900</wp:posOffset>
            </wp:positionV>
            <wp:extent cx="7086600" cy="2499360"/>
            <wp:effectExtent l="19050" t="0" r="0" b="0"/>
            <wp:wrapNone/>
            <wp:docPr id="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0" cy="2499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0653B">
        <w:t xml:space="preserve">   </w:t>
      </w:r>
    </w:p>
    <w:p w:rsidR="0040653B" w:rsidRDefault="0040653B" w:rsidP="003D3051">
      <w:r>
        <w:t xml:space="preserve">               </w:t>
      </w:r>
      <w:r w:rsidR="007A7910">
        <w:rPr>
          <w:noProof/>
          <w:lang w:eastAsia="en-AU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521335</wp:posOffset>
            </wp:positionH>
            <wp:positionV relativeFrom="paragraph">
              <wp:posOffset>1379220</wp:posOffset>
            </wp:positionV>
            <wp:extent cx="433070" cy="390525"/>
            <wp:effectExtent l="19050" t="0" r="5080" b="0"/>
            <wp:wrapThrough wrapText="bothSides">
              <wp:wrapPolygon edited="0">
                <wp:start x="-950" y="0"/>
                <wp:lineTo x="-950" y="21073"/>
                <wp:lineTo x="21853" y="21073"/>
                <wp:lineTo x="21853" y="0"/>
                <wp:lineTo x="-950" y="0"/>
              </wp:wrapPolygon>
            </wp:wrapThrough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70" cy="390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ab/>
      </w:r>
    </w:p>
    <w:p w:rsidR="0040653B" w:rsidRDefault="0040653B" w:rsidP="003D3051"/>
    <w:p w:rsidR="0040653B" w:rsidRDefault="0040653B" w:rsidP="003D3051"/>
    <w:p w:rsidR="0040653B" w:rsidRDefault="0040653B" w:rsidP="003D3051"/>
    <w:p w:rsidR="0040653B" w:rsidRDefault="0040653B" w:rsidP="003D3051"/>
    <w:p w:rsidR="0040653B" w:rsidRDefault="0040653B" w:rsidP="003D3051"/>
    <w:p w:rsidR="0040653B" w:rsidRDefault="006E5B75" w:rsidP="003D3051">
      <w:r>
        <w:rPr>
          <w:noProof/>
          <w:lang w:eastAsia="en-AU"/>
        </w:rPr>
        <w:pict>
          <v:group id="_x0000_s1028" style="position:absolute;margin-left:-9pt;margin-top:1.9pt;width:528.75pt;height:610.75pt;z-index:251659264" coordorigin="690,4378" coordsize="10575,12215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left:690;top:16158;width:10575;height:435">
              <v:textbox>
                <w:txbxContent>
                  <w:p w:rsidR="000C56CF" w:rsidRPr="00772BD7" w:rsidRDefault="000C56CF" w:rsidP="00772BD7">
                    <w:pPr>
                      <w:jc w:val="center"/>
                    </w:pPr>
                    <w:r w:rsidRPr="00772BD7">
                      <w:t>High Quality Education for Future Success</w:t>
                    </w:r>
                  </w:p>
                </w:txbxContent>
              </v:textbox>
            </v:shape>
            <v:group id="_x0000_s1030" style="position:absolute;left:690;top:4378;width:10575;height:11613" coordorigin="690,4378" coordsize="10575,11613">
              <v:shape id="_x0000_s1031" type="#_x0000_t202" style="position:absolute;left:7866;top:6286;width:3399;height:9705" o:regroupid="6">
                <v:textbox>
                  <w:txbxContent>
                    <w:p w:rsidR="000C56CF" w:rsidRDefault="000C56CF" w:rsidP="008968D6">
                      <w:pPr>
                        <w:jc w:val="center"/>
                        <w:rPr>
                          <w:rFonts w:ascii="Gautami" w:hAnsi="Gautami" w:cs="Gautami"/>
                          <w:i/>
                          <w:sz w:val="36"/>
                          <w:szCs w:val="36"/>
                          <w:u w:val="single"/>
                        </w:rPr>
                      </w:pPr>
                      <w:r w:rsidRPr="003B7371">
                        <w:rPr>
                          <w:rFonts w:ascii="Gautami" w:hAnsi="Gautami" w:cs="Gautami"/>
                          <w:i/>
                          <w:sz w:val="36"/>
                          <w:szCs w:val="36"/>
                          <w:u w:val="single"/>
                        </w:rPr>
                        <w:t>Calendar</w:t>
                      </w:r>
                    </w:p>
                    <w:p w:rsidR="000C56CF" w:rsidRPr="0027654A" w:rsidRDefault="000C56CF" w:rsidP="008968D6">
                      <w:pPr>
                        <w:jc w:val="center"/>
                        <w:rPr>
                          <w:rFonts w:ascii="Gautami" w:hAnsi="Gautami" w:cs="Gautami"/>
                          <w:sz w:val="24"/>
                          <w:szCs w:val="24"/>
                        </w:rPr>
                      </w:pPr>
                      <w:r w:rsidRPr="0027654A">
                        <w:rPr>
                          <w:rFonts w:ascii="Gautami" w:hAnsi="Gautami" w:cs="Gautami"/>
                          <w:sz w:val="24"/>
                          <w:szCs w:val="24"/>
                        </w:rPr>
                        <w:t>This Week:</w:t>
                      </w:r>
                    </w:p>
                    <w:p w:rsidR="000C56CF" w:rsidRPr="00920AC0" w:rsidRDefault="000C56CF" w:rsidP="008968D6">
                      <w:pPr>
                        <w:jc w:val="center"/>
                        <w:rPr>
                          <w:rFonts w:ascii="Gautami" w:hAnsi="Gautami" w:cs="Gautami"/>
                          <w:sz w:val="20"/>
                          <w:szCs w:val="20"/>
                        </w:rPr>
                      </w:pPr>
                    </w:p>
                    <w:p w:rsidR="000C56CF" w:rsidRDefault="000C56CF" w:rsidP="00404AFC">
                      <w:pPr>
                        <w:spacing w:after="0" w:line="240" w:lineRule="auto"/>
                        <w:ind w:firstLine="57"/>
                        <w:jc w:val="center"/>
                        <w:rPr>
                          <w:rFonts w:ascii="Gautami" w:hAnsi="Gautami" w:cs="Gautami"/>
                          <w:b/>
                          <w:i/>
                          <w:sz w:val="28"/>
                          <w:szCs w:val="28"/>
                        </w:rPr>
                      </w:pPr>
                      <w:r w:rsidRPr="007C3237">
                        <w:rPr>
                          <w:rFonts w:ascii="Gautami" w:hAnsi="Gautami" w:cs="Gautami"/>
                          <w:b/>
                          <w:i/>
                          <w:sz w:val="28"/>
                          <w:szCs w:val="28"/>
                        </w:rPr>
                        <w:t>WEEK</w:t>
                      </w:r>
                      <w:r>
                        <w:rPr>
                          <w:rFonts w:ascii="Gautami" w:hAnsi="Gautami" w:cs="Gautami"/>
                          <w:b/>
                          <w:i/>
                          <w:sz w:val="28"/>
                          <w:szCs w:val="28"/>
                        </w:rPr>
                        <w:t xml:space="preserve"> 8</w:t>
                      </w:r>
                    </w:p>
                    <w:p w:rsidR="000C56CF" w:rsidRDefault="000C56CF" w:rsidP="00404AFC">
                      <w:pPr>
                        <w:spacing w:after="0" w:line="240" w:lineRule="auto"/>
                        <w:ind w:firstLine="57"/>
                        <w:jc w:val="center"/>
                        <w:rPr>
                          <w:rFonts w:ascii="Gautami" w:hAnsi="Gautami" w:cs="Gautami"/>
                          <w:i/>
                        </w:rPr>
                      </w:pPr>
                    </w:p>
                    <w:p w:rsidR="000C56CF" w:rsidRDefault="000C56CF" w:rsidP="00404AFC">
                      <w:pPr>
                        <w:spacing w:after="0" w:line="240" w:lineRule="auto"/>
                        <w:ind w:firstLine="57"/>
                        <w:jc w:val="center"/>
                        <w:rPr>
                          <w:rFonts w:ascii="Gautami" w:hAnsi="Gautami" w:cs="Gautami"/>
                          <w:sz w:val="20"/>
                          <w:szCs w:val="20"/>
                        </w:rPr>
                      </w:pPr>
                      <w:r>
                        <w:rPr>
                          <w:rFonts w:ascii="Gautami" w:hAnsi="Gautami" w:cs="Gautami"/>
                          <w:b/>
                          <w:sz w:val="20"/>
                          <w:szCs w:val="20"/>
                          <w:u w:val="single"/>
                        </w:rPr>
                        <w:t>Tuesday 6</w:t>
                      </w:r>
                      <w:r w:rsidRPr="007A7910">
                        <w:rPr>
                          <w:rFonts w:ascii="Gautami" w:hAnsi="Gautami" w:cs="Gautami"/>
                          <w:b/>
                          <w:sz w:val="20"/>
                          <w:szCs w:val="20"/>
                          <w:u w:val="single"/>
                          <w:vertAlign w:val="superscript"/>
                        </w:rPr>
                        <w:t>th</w:t>
                      </w:r>
                      <w:r>
                        <w:rPr>
                          <w:rFonts w:ascii="Gautami" w:hAnsi="Gautami" w:cs="Gautami"/>
                          <w:b/>
                          <w:sz w:val="20"/>
                          <w:szCs w:val="20"/>
                          <w:u w:val="single"/>
                        </w:rPr>
                        <w:t xml:space="preserve"> September </w:t>
                      </w:r>
                    </w:p>
                    <w:p w:rsidR="000C56CF" w:rsidRDefault="000C56CF" w:rsidP="00404AFC">
                      <w:pPr>
                        <w:spacing w:after="0" w:line="240" w:lineRule="auto"/>
                        <w:ind w:firstLine="57"/>
                        <w:jc w:val="center"/>
                        <w:rPr>
                          <w:rFonts w:ascii="Gautami" w:hAnsi="Gautami" w:cs="Gautami"/>
                          <w:sz w:val="20"/>
                          <w:szCs w:val="20"/>
                        </w:rPr>
                      </w:pPr>
                      <w:r>
                        <w:rPr>
                          <w:rFonts w:ascii="Gautami" w:hAnsi="Gautami" w:cs="Gautami"/>
                          <w:sz w:val="20"/>
                          <w:szCs w:val="20"/>
                        </w:rPr>
                        <w:t>ARL Clinic Yr 2-6</w:t>
                      </w:r>
                    </w:p>
                    <w:p w:rsidR="000C56CF" w:rsidRPr="00F807B4" w:rsidRDefault="000C56CF" w:rsidP="00404AFC">
                      <w:pPr>
                        <w:spacing w:after="0" w:line="240" w:lineRule="auto"/>
                        <w:ind w:firstLine="57"/>
                        <w:jc w:val="center"/>
                        <w:rPr>
                          <w:rFonts w:ascii="Gautami" w:hAnsi="Gautami" w:cs="Gautami"/>
                          <w:sz w:val="20"/>
                          <w:szCs w:val="20"/>
                        </w:rPr>
                      </w:pPr>
                    </w:p>
                    <w:p w:rsidR="000C56CF" w:rsidRDefault="000C56CF" w:rsidP="00404AFC">
                      <w:pPr>
                        <w:spacing w:after="0" w:line="240" w:lineRule="auto"/>
                        <w:ind w:firstLine="57"/>
                        <w:jc w:val="center"/>
                        <w:rPr>
                          <w:rFonts w:ascii="Gautami" w:hAnsi="Gautami" w:cs="Gautami"/>
                          <w:b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rFonts w:ascii="Gautami" w:hAnsi="Gautami" w:cs="Gautami"/>
                          <w:b/>
                          <w:sz w:val="20"/>
                          <w:szCs w:val="20"/>
                          <w:u w:val="single"/>
                        </w:rPr>
                        <w:t>Thursday 8</w:t>
                      </w:r>
                      <w:r w:rsidRPr="006F0046">
                        <w:rPr>
                          <w:rFonts w:ascii="Gautami" w:hAnsi="Gautami" w:cs="Gautami"/>
                          <w:b/>
                          <w:sz w:val="20"/>
                          <w:szCs w:val="20"/>
                          <w:u w:val="single"/>
                          <w:vertAlign w:val="superscript"/>
                        </w:rPr>
                        <w:t>th</w:t>
                      </w:r>
                      <w:r>
                        <w:rPr>
                          <w:rFonts w:ascii="Gautami" w:hAnsi="Gautami" w:cs="Gautami"/>
                          <w:b/>
                          <w:sz w:val="20"/>
                          <w:szCs w:val="20"/>
                          <w:u w:val="single"/>
                        </w:rPr>
                        <w:t xml:space="preserve"> September </w:t>
                      </w:r>
                    </w:p>
                    <w:p w:rsidR="000C56CF" w:rsidRPr="00F807B4" w:rsidRDefault="000C56CF" w:rsidP="00404AFC">
                      <w:pPr>
                        <w:spacing w:after="0" w:line="240" w:lineRule="auto"/>
                        <w:ind w:firstLine="57"/>
                        <w:jc w:val="center"/>
                        <w:rPr>
                          <w:rFonts w:ascii="Gautami" w:hAnsi="Gautami" w:cs="Gautami"/>
                          <w:sz w:val="20"/>
                          <w:szCs w:val="20"/>
                        </w:rPr>
                      </w:pPr>
                      <w:r>
                        <w:rPr>
                          <w:rFonts w:ascii="Gautami" w:hAnsi="Gautami" w:cs="Gautami"/>
                          <w:sz w:val="20"/>
                          <w:szCs w:val="20"/>
                        </w:rPr>
                        <w:t>The Grange’s Got Talent</w:t>
                      </w:r>
                    </w:p>
                    <w:p w:rsidR="000C56CF" w:rsidRDefault="000C56CF" w:rsidP="00404AFC">
                      <w:pPr>
                        <w:spacing w:after="0" w:line="240" w:lineRule="auto"/>
                        <w:ind w:firstLine="57"/>
                        <w:jc w:val="center"/>
                        <w:rPr>
                          <w:rFonts w:ascii="Gautami" w:hAnsi="Gautami" w:cs="Gautami"/>
                          <w:sz w:val="20"/>
                          <w:szCs w:val="20"/>
                        </w:rPr>
                      </w:pPr>
                    </w:p>
                    <w:p w:rsidR="000C56CF" w:rsidRDefault="000C56CF" w:rsidP="00404AFC">
                      <w:pPr>
                        <w:spacing w:after="0" w:line="240" w:lineRule="auto"/>
                        <w:ind w:firstLine="57"/>
                        <w:jc w:val="center"/>
                        <w:rPr>
                          <w:rFonts w:ascii="Gautami" w:hAnsi="Gautami" w:cs="Gautami"/>
                          <w:sz w:val="20"/>
                          <w:szCs w:val="20"/>
                        </w:rPr>
                      </w:pPr>
                    </w:p>
                    <w:p w:rsidR="000C56CF" w:rsidRDefault="000C56CF" w:rsidP="00404AFC">
                      <w:pPr>
                        <w:spacing w:after="0" w:line="240" w:lineRule="auto"/>
                        <w:ind w:firstLine="57"/>
                        <w:jc w:val="center"/>
                        <w:rPr>
                          <w:rFonts w:ascii="Gautami" w:hAnsi="Gautami" w:cs="Gautami"/>
                          <w:sz w:val="20"/>
                          <w:szCs w:val="20"/>
                        </w:rPr>
                      </w:pPr>
                    </w:p>
                    <w:p w:rsidR="000C56CF" w:rsidRDefault="000C56CF" w:rsidP="00404AFC">
                      <w:pPr>
                        <w:spacing w:after="0" w:line="240" w:lineRule="auto"/>
                        <w:ind w:firstLine="57"/>
                        <w:jc w:val="center"/>
                        <w:rPr>
                          <w:rFonts w:ascii="Gautami" w:hAnsi="Gautami" w:cs="Gautami"/>
                          <w:sz w:val="20"/>
                          <w:szCs w:val="20"/>
                        </w:rPr>
                      </w:pPr>
                    </w:p>
                    <w:p w:rsidR="000C56CF" w:rsidRPr="0027654A" w:rsidRDefault="000C56CF" w:rsidP="00404AFC">
                      <w:pPr>
                        <w:spacing w:after="0" w:line="240" w:lineRule="auto"/>
                        <w:ind w:firstLine="57"/>
                        <w:jc w:val="center"/>
                        <w:rPr>
                          <w:rFonts w:ascii="Gautami" w:hAnsi="Gautami" w:cs="Gautami"/>
                          <w:sz w:val="24"/>
                          <w:szCs w:val="24"/>
                        </w:rPr>
                      </w:pPr>
                      <w:r w:rsidRPr="0027654A">
                        <w:rPr>
                          <w:rFonts w:ascii="Gautami" w:hAnsi="Gautami" w:cs="Gautami"/>
                          <w:sz w:val="24"/>
                          <w:szCs w:val="24"/>
                        </w:rPr>
                        <w:t>Next Week:</w:t>
                      </w:r>
                    </w:p>
                    <w:p w:rsidR="000C56CF" w:rsidRDefault="000C56CF" w:rsidP="00404AFC">
                      <w:pPr>
                        <w:spacing w:after="0" w:line="240" w:lineRule="auto"/>
                        <w:ind w:firstLine="57"/>
                        <w:jc w:val="center"/>
                        <w:rPr>
                          <w:rFonts w:ascii="Gautami" w:hAnsi="Gautami" w:cs="Gautami"/>
                          <w:sz w:val="20"/>
                          <w:szCs w:val="20"/>
                        </w:rPr>
                      </w:pPr>
                    </w:p>
                    <w:p w:rsidR="000C56CF" w:rsidRDefault="000C56CF" w:rsidP="00404AFC">
                      <w:pPr>
                        <w:spacing w:after="0" w:line="240" w:lineRule="auto"/>
                        <w:ind w:firstLine="57"/>
                        <w:jc w:val="center"/>
                        <w:rPr>
                          <w:rFonts w:ascii="Gautami" w:hAnsi="Gautami" w:cs="Gautami"/>
                          <w:sz w:val="20"/>
                          <w:szCs w:val="20"/>
                        </w:rPr>
                      </w:pPr>
                    </w:p>
                    <w:p w:rsidR="000C56CF" w:rsidRDefault="000C56CF" w:rsidP="00404AFC">
                      <w:pPr>
                        <w:spacing w:after="0" w:line="240" w:lineRule="auto"/>
                        <w:ind w:firstLine="57"/>
                        <w:jc w:val="center"/>
                        <w:rPr>
                          <w:rFonts w:ascii="Gautami" w:hAnsi="Gautami" w:cs="Gautami"/>
                          <w:sz w:val="20"/>
                          <w:szCs w:val="20"/>
                        </w:rPr>
                      </w:pPr>
                    </w:p>
                    <w:p w:rsidR="000C56CF" w:rsidRDefault="000C56CF" w:rsidP="00404AFC">
                      <w:pPr>
                        <w:spacing w:after="0" w:line="240" w:lineRule="auto"/>
                        <w:ind w:firstLine="57"/>
                        <w:jc w:val="center"/>
                        <w:rPr>
                          <w:rFonts w:ascii="Gautami" w:hAnsi="Gautami" w:cs="Gautami"/>
                          <w:b/>
                          <w:i/>
                          <w:sz w:val="28"/>
                          <w:szCs w:val="28"/>
                        </w:rPr>
                      </w:pPr>
                      <w:r w:rsidRPr="007C3237">
                        <w:rPr>
                          <w:rFonts w:ascii="Gautami" w:hAnsi="Gautami" w:cs="Gautami"/>
                          <w:b/>
                          <w:i/>
                          <w:sz w:val="28"/>
                          <w:szCs w:val="28"/>
                        </w:rPr>
                        <w:t>WEEK</w:t>
                      </w:r>
                      <w:r>
                        <w:rPr>
                          <w:rFonts w:ascii="Gautami" w:hAnsi="Gautami" w:cs="Gautami"/>
                          <w:b/>
                          <w:i/>
                          <w:sz w:val="28"/>
                          <w:szCs w:val="28"/>
                        </w:rPr>
                        <w:t xml:space="preserve"> 9</w:t>
                      </w:r>
                    </w:p>
                    <w:p w:rsidR="000C56CF" w:rsidRPr="00F807B4" w:rsidRDefault="000C56CF" w:rsidP="006F0046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</w:rPr>
                      </w:pPr>
                    </w:p>
                    <w:p w:rsidR="000C56CF" w:rsidRDefault="000C56CF" w:rsidP="00404AFC">
                      <w:pPr>
                        <w:spacing w:after="0" w:line="240" w:lineRule="auto"/>
                        <w:ind w:firstLine="57"/>
                        <w:jc w:val="center"/>
                        <w:rPr>
                          <w:rFonts w:ascii="Gautami" w:hAnsi="Gautami" w:cs="Gautami"/>
                          <w:b/>
                          <w:sz w:val="20"/>
                          <w:szCs w:val="20"/>
                          <w:u w:val="single"/>
                        </w:rPr>
                      </w:pPr>
                    </w:p>
                    <w:p w:rsidR="000C56CF" w:rsidRDefault="000C56CF" w:rsidP="00404AFC">
                      <w:pPr>
                        <w:spacing w:after="0" w:line="240" w:lineRule="auto"/>
                        <w:ind w:firstLine="57"/>
                        <w:jc w:val="center"/>
                        <w:rPr>
                          <w:rFonts w:ascii="Gautami" w:hAnsi="Gautami" w:cs="Gautami"/>
                          <w:b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rFonts w:ascii="Gautami" w:hAnsi="Gautami" w:cs="Gautami"/>
                          <w:b/>
                          <w:sz w:val="20"/>
                          <w:szCs w:val="20"/>
                          <w:u w:val="single"/>
                        </w:rPr>
                        <w:t>Wednesday 14</w:t>
                      </w:r>
                      <w:r w:rsidRPr="006F0046">
                        <w:rPr>
                          <w:rFonts w:ascii="Gautami" w:hAnsi="Gautami" w:cs="Gautami"/>
                          <w:b/>
                          <w:sz w:val="20"/>
                          <w:szCs w:val="20"/>
                          <w:u w:val="single"/>
                          <w:vertAlign w:val="superscript"/>
                        </w:rPr>
                        <w:t>th</w:t>
                      </w:r>
                      <w:r>
                        <w:rPr>
                          <w:rFonts w:ascii="Gautami" w:hAnsi="Gautami" w:cs="Gautami"/>
                          <w:b/>
                          <w:sz w:val="20"/>
                          <w:szCs w:val="20"/>
                          <w:u w:val="single"/>
                        </w:rPr>
                        <w:t xml:space="preserve"> September </w:t>
                      </w:r>
                    </w:p>
                    <w:p w:rsidR="000C56CF" w:rsidRDefault="000C56CF" w:rsidP="00404AFC">
                      <w:pPr>
                        <w:spacing w:after="0" w:line="240" w:lineRule="auto"/>
                        <w:ind w:firstLine="57"/>
                        <w:jc w:val="center"/>
                        <w:rPr>
                          <w:rFonts w:ascii="Gautami" w:hAnsi="Gautami" w:cs="Gautami"/>
                          <w:sz w:val="20"/>
                          <w:szCs w:val="20"/>
                        </w:rPr>
                      </w:pPr>
                      <w:r>
                        <w:rPr>
                          <w:rFonts w:ascii="Gautami" w:hAnsi="Gautami" w:cs="Gautami"/>
                          <w:sz w:val="20"/>
                          <w:szCs w:val="20"/>
                        </w:rPr>
                        <w:t>Whole School rehearsal</w:t>
                      </w:r>
                    </w:p>
                    <w:p w:rsidR="000C56CF" w:rsidRPr="00404AFC" w:rsidRDefault="000C56CF" w:rsidP="00404AFC">
                      <w:pPr>
                        <w:spacing w:after="0" w:line="240" w:lineRule="auto"/>
                        <w:ind w:firstLine="57"/>
                        <w:jc w:val="center"/>
                        <w:rPr>
                          <w:rFonts w:ascii="Gautami" w:hAnsi="Gautami" w:cs="Gautami"/>
                          <w:sz w:val="20"/>
                          <w:szCs w:val="20"/>
                        </w:rPr>
                      </w:pPr>
                    </w:p>
                    <w:p w:rsidR="000C56CF" w:rsidRPr="00920AC0" w:rsidRDefault="000C56CF" w:rsidP="00404AFC">
                      <w:pPr>
                        <w:spacing w:after="0" w:line="240" w:lineRule="auto"/>
                        <w:ind w:firstLine="57"/>
                        <w:jc w:val="center"/>
                        <w:rPr>
                          <w:rFonts w:ascii="Gautami" w:hAnsi="Gautami" w:cs="Gautami"/>
                          <w:b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rFonts w:ascii="Gautami" w:hAnsi="Gautami" w:cs="Gautami"/>
                          <w:b/>
                          <w:sz w:val="20"/>
                          <w:szCs w:val="20"/>
                          <w:u w:val="single"/>
                        </w:rPr>
                        <w:t>Thursday 15</w:t>
                      </w:r>
                      <w:r w:rsidRPr="006F0046">
                        <w:rPr>
                          <w:rFonts w:ascii="Gautami" w:hAnsi="Gautami" w:cs="Gautami"/>
                          <w:b/>
                          <w:sz w:val="20"/>
                          <w:szCs w:val="20"/>
                          <w:u w:val="single"/>
                          <w:vertAlign w:val="superscript"/>
                        </w:rPr>
                        <w:t>th</w:t>
                      </w:r>
                      <w:r>
                        <w:rPr>
                          <w:rFonts w:ascii="Gautami" w:hAnsi="Gautami" w:cs="Gautami"/>
                          <w:b/>
                          <w:sz w:val="20"/>
                          <w:szCs w:val="20"/>
                          <w:u w:val="single"/>
                        </w:rPr>
                        <w:t xml:space="preserve"> September </w:t>
                      </w:r>
                    </w:p>
                    <w:p w:rsidR="000C56CF" w:rsidRDefault="000C56CF" w:rsidP="00404AFC">
                      <w:pPr>
                        <w:spacing w:after="0" w:line="240" w:lineRule="auto"/>
                        <w:ind w:firstLine="57"/>
                        <w:jc w:val="center"/>
                        <w:rPr>
                          <w:rFonts w:ascii="Gautami" w:hAnsi="Gautami" w:cs="Gautami"/>
                          <w:sz w:val="20"/>
                          <w:szCs w:val="20"/>
                        </w:rPr>
                      </w:pPr>
                      <w:r>
                        <w:rPr>
                          <w:rFonts w:ascii="Gautami" w:hAnsi="Gautami" w:cs="Gautami"/>
                          <w:sz w:val="20"/>
                          <w:szCs w:val="20"/>
                        </w:rPr>
                        <w:t>Start Smart Financial Literacy</w:t>
                      </w:r>
                    </w:p>
                    <w:p w:rsidR="000C56CF" w:rsidRDefault="000C56CF" w:rsidP="00404AFC">
                      <w:pPr>
                        <w:spacing w:after="0" w:line="240" w:lineRule="auto"/>
                        <w:ind w:firstLine="57"/>
                        <w:jc w:val="center"/>
                        <w:rPr>
                          <w:rFonts w:ascii="Gautami" w:hAnsi="Gautami" w:cs="Gautami"/>
                          <w:sz w:val="20"/>
                          <w:szCs w:val="20"/>
                        </w:rPr>
                      </w:pPr>
                    </w:p>
                    <w:p w:rsidR="000C56CF" w:rsidRDefault="000C56CF" w:rsidP="00404AFC">
                      <w:pPr>
                        <w:spacing w:after="0" w:line="240" w:lineRule="auto"/>
                        <w:ind w:firstLine="57"/>
                        <w:jc w:val="center"/>
                        <w:rPr>
                          <w:rFonts w:ascii="Gautami" w:hAnsi="Gautami" w:cs="Gautami"/>
                          <w:sz w:val="20"/>
                          <w:szCs w:val="20"/>
                        </w:rPr>
                      </w:pPr>
                    </w:p>
                    <w:p w:rsidR="000C56CF" w:rsidRPr="007C3237" w:rsidRDefault="000C56CF" w:rsidP="00404AFC">
                      <w:pPr>
                        <w:spacing w:after="0" w:line="240" w:lineRule="auto"/>
                        <w:ind w:firstLine="57"/>
                        <w:jc w:val="center"/>
                        <w:rPr>
                          <w:rFonts w:ascii="Gautami" w:hAnsi="Gautami" w:cs="Gautami"/>
                          <w:sz w:val="20"/>
                          <w:szCs w:val="20"/>
                        </w:rPr>
                      </w:pPr>
                    </w:p>
                    <w:p w:rsidR="000C56CF" w:rsidRPr="003B7371" w:rsidRDefault="000C56CF" w:rsidP="007C3237">
                      <w:pPr>
                        <w:pStyle w:val="NoSpacing"/>
                        <w:rPr>
                          <w:rFonts w:ascii="Gautami" w:hAnsi="Gautami" w:cs="Gautami"/>
                          <w:i/>
                        </w:rPr>
                      </w:pPr>
                      <w:r>
                        <w:rPr>
                          <w:rFonts w:ascii="Gautami" w:hAnsi="Gautami" w:cs="Gautami"/>
                          <w:i/>
                        </w:rPr>
                        <w:t xml:space="preserve">             </w:t>
                      </w:r>
                      <w:r>
                        <w:rPr>
                          <w:noProof/>
                          <w:lang w:eastAsia="en-AU"/>
                        </w:rPr>
                        <w:drawing>
                          <wp:inline distT="0" distB="0" distL="0" distR="0">
                            <wp:extent cx="828675" cy="704850"/>
                            <wp:effectExtent l="19050" t="0" r="9525" b="0"/>
                            <wp:docPr id="2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28675" cy="7048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0C56CF" w:rsidRDefault="000C56CF" w:rsidP="007C3237">
                      <w:pPr>
                        <w:pStyle w:val="NoSpacing"/>
                      </w:pPr>
                    </w:p>
                  </w:txbxContent>
                </v:textbox>
              </v:shape>
              <v:group id="_x0000_s1032" style="position:absolute;left:690;top:4378;width:10575;height:11613" coordorigin="690,4378" coordsize="10575,11613">
                <v:shape id="_x0000_s1033" type="#_x0000_t202" style="position:absolute;left:690;top:6287;width:6720;height:9704" o:regroupid="7" stroked="f">
                  <v:textbox>
                    <w:txbxContent>
                      <w:p w:rsidR="000C56CF" w:rsidRDefault="000C56CF" w:rsidP="00FE1931">
                        <w:pPr>
                          <w:spacing w:after="0" w:line="240" w:lineRule="auto"/>
                          <w:outlineLvl w:val="0"/>
                        </w:pPr>
                        <w:r>
                          <w:t>Dear Parents and Caregivers,</w:t>
                        </w:r>
                      </w:p>
                      <w:p w:rsidR="000C56CF" w:rsidRDefault="000C56CF" w:rsidP="00FE1931">
                        <w:pPr>
                          <w:spacing w:after="0" w:line="240" w:lineRule="auto"/>
                          <w:outlineLvl w:val="0"/>
                        </w:pPr>
                      </w:p>
                      <w:p w:rsidR="000C56CF" w:rsidRDefault="000C56CF" w:rsidP="00FE1931">
                        <w:pPr>
                          <w:spacing w:after="0" w:line="240" w:lineRule="auto"/>
                          <w:outlineLvl w:val="0"/>
                        </w:pPr>
                        <w:r>
                          <w:t xml:space="preserve">Welcome to </w:t>
                        </w:r>
                        <w:proofErr w:type="gramStart"/>
                        <w:r>
                          <w:t>Spring</w:t>
                        </w:r>
                        <w:proofErr w:type="gramEnd"/>
                        <w:r>
                          <w:t>!</w:t>
                        </w:r>
                      </w:p>
                      <w:p w:rsidR="000C56CF" w:rsidRDefault="000C56CF" w:rsidP="00FE1931">
                        <w:pPr>
                          <w:spacing w:after="0" w:line="240" w:lineRule="auto"/>
                          <w:outlineLvl w:val="0"/>
                        </w:pPr>
                      </w:p>
                      <w:p w:rsidR="000C56CF" w:rsidRPr="006F0046" w:rsidRDefault="000C56CF" w:rsidP="00FE1931">
                        <w:pPr>
                          <w:spacing w:after="0" w:line="240" w:lineRule="auto"/>
                          <w:outlineLvl w:val="0"/>
                          <w:rPr>
                            <w:b/>
                          </w:rPr>
                        </w:pPr>
                        <w:r w:rsidRPr="006F0046">
                          <w:rPr>
                            <w:b/>
                          </w:rPr>
                          <w:t>School Performance</w:t>
                        </w:r>
                      </w:p>
                      <w:p w:rsidR="000C56CF" w:rsidRPr="00A701CC" w:rsidRDefault="000C56CF" w:rsidP="00FE1931">
                        <w:pPr>
                          <w:spacing w:after="0" w:line="240" w:lineRule="auto"/>
                          <w:outlineLvl w:val="0"/>
                          <w:rPr>
                            <w:b/>
                            <w:sz w:val="26"/>
                            <w:szCs w:val="26"/>
                          </w:rPr>
                        </w:pPr>
                        <w:r w:rsidRPr="00A701CC">
                          <w:rPr>
                            <w:b/>
                            <w:sz w:val="26"/>
                            <w:szCs w:val="26"/>
                          </w:rPr>
                          <w:t>Around the World in 90 Minutes</w:t>
                        </w:r>
                      </w:p>
                      <w:p w:rsidR="000C56CF" w:rsidRDefault="000C56CF" w:rsidP="00FE1931">
                        <w:pPr>
                          <w:spacing w:after="0" w:line="240" w:lineRule="auto"/>
                          <w:outlineLvl w:val="0"/>
                        </w:pPr>
                        <w:r>
                          <w:t>All teachers and students are currently practising hard for our Performances on September 21. Tickets have gone on sale today. At this stage, because of numbers, the limit is 2 tickets per family for each performance. We apologise and realise this may be inconvenient for some families.</w:t>
                        </w:r>
                      </w:p>
                      <w:p w:rsidR="000C56CF" w:rsidRDefault="000C56CF" w:rsidP="00FE1931">
                        <w:pPr>
                          <w:spacing w:after="0" w:line="240" w:lineRule="auto"/>
                          <w:outlineLvl w:val="0"/>
                        </w:pPr>
                      </w:p>
                      <w:p w:rsidR="000C56CF" w:rsidRDefault="000C56CF" w:rsidP="00FE1931">
                        <w:pPr>
                          <w:spacing w:after="0" w:line="240" w:lineRule="auto"/>
                          <w:outlineLvl w:val="0"/>
                          <w:rPr>
                            <w:b/>
                          </w:rPr>
                        </w:pPr>
                        <w:r w:rsidRPr="006F0046">
                          <w:rPr>
                            <w:b/>
                          </w:rPr>
                          <w:t>Community Day of Action</w:t>
                        </w:r>
                        <w:r>
                          <w:rPr>
                            <w:b/>
                          </w:rPr>
                          <w:t xml:space="preserve"> Thursday September 8</w:t>
                        </w:r>
                      </w:p>
                      <w:p w:rsidR="000C56CF" w:rsidRDefault="000C56CF" w:rsidP="00FE1931">
                        <w:pPr>
                          <w:spacing w:after="0" w:line="240" w:lineRule="auto"/>
                          <w:outlineLvl w:val="0"/>
                        </w:pPr>
                        <w:r>
                          <w:t xml:space="preserve">In support of the planned community day of action the school will </w:t>
                        </w:r>
                        <w:proofErr w:type="gramStart"/>
                        <w:r>
                          <w:t xml:space="preserve">be </w:t>
                        </w:r>
                        <w:r w:rsidRPr="006F0046">
                          <w:rPr>
                            <w:b/>
                            <w:i/>
                          </w:rPr>
                          <w:t xml:space="preserve"> </w:t>
                        </w:r>
                        <w:r w:rsidRPr="00932113">
                          <w:rPr>
                            <w:b/>
                            <w:i/>
                            <w:sz w:val="28"/>
                            <w:szCs w:val="28"/>
                          </w:rPr>
                          <w:t>totally</w:t>
                        </w:r>
                        <w:proofErr w:type="gramEnd"/>
                        <w:r w:rsidRPr="00932113">
                          <w:rPr>
                            <w:b/>
                            <w:i/>
                            <w:sz w:val="28"/>
                            <w:szCs w:val="28"/>
                          </w:rPr>
                          <w:t xml:space="preserve"> closed</w:t>
                        </w:r>
                        <w:r w:rsidRPr="006F0046">
                          <w:rPr>
                            <w:b/>
                            <w:i/>
                          </w:rPr>
                          <w:t xml:space="preserve"> </w:t>
                        </w:r>
                        <w:r>
                          <w:t xml:space="preserve">this </w:t>
                        </w:r>
                        <w:r w:rsidRPr="00932113">
                          <w:rPr>
                            <w:b/>
                            <w:sz w:val="28"/>
                            <w:szCs w:val="28"/>
                          </w:rPr>
                          <w:t>Thursday</w:t>
                        </w:r>
                        <w:r>
                          <w:t>. We thank parents for your support.</w:t>
                        </w:r>
                      </w:p>
                      <w:p w:rsidR="000C56CF" w:rsidRDefault="000C56CF" w:rsidP="00FE1931">
                        <w:pPr>
                          <w:spacing w:after="0" w:line="240" w:lineRule="auto"/>
                          <w:outlineLvl w:val="0"/>
                        </w:pPr>
                      </w:p>
                      <w:p w:rsidR="000C56CF" w:rsidRPr="00A450AC" w:rsidRDefault="000C56CF" w:rsidP="00FE1931">
                        <w:pPr>
                          <w:spacing w:after="0" w:line="240" w:lineRule="auto"/>
                          <w:outlineLvl w:val="0"/>
                          <w:rPr>
                            <w:b/>
                          </w:rPr>
                        </w:pPr>
                        <w:r w:rsidRPr="00A450AC">
                          <w:rPr>
                            <w:b/>
                          </w:rPr>
                          <w:t>Absenteeism</w:t>
                        </w:r>
                      </w:p>
                      <w:p w:rsidR="000C56CF" w:rsidRDefault="000C56CF" w:rsidP="00FE1931">
                        <w:pPr>
                          <w:spacing w:after="0" w:line="240" w:lineRule="auto"/>
                          <w:outlineLvl w:val="0"/>
                        </w:pPr>
                        <w:r>
                          <w:t>Parents are reminded that it is law to provide an explanation for student absence. A number of proforma sheets were included with the last Informer for this purpose. We would appreciate your co operation in this matter.</w:t>
                        </w:r>
                      </w:p>
                      <w:p w:rsidR="000C56CF" w:rsidRDefault="000C56CF" w:rsidP="00FE1931">
                        <w:pPr>
                          <w:spacing w:after="0" w:line="240" w:lineRule="auto"/>
                          <w:outlineLvl w:val="0"/>
                        </w:pPr>
                      </w:p>
                      <w:p w:rsidR="000C56CF" w:rsidRDefault="000C56CF" w:rsidP="00FE1931">
                        <w:pPr>
                          <w:spacing w:after="0" w:line="240" w:lineRule="auto"/>
                          <w:outlineLvl w:val="0"/>
                          <w:rPr>
                            <w:b/>
                          </w:rPr>
                        </w:pPr>
                        <w:r w:rsidRPr="00A450AC">
                          <w:rPr>
                            <w:b/>
                          </w:rPr>
                          <w:t>Kinder Enrol</w:t>
                        </w:r>
                        <w:r>
                          <w:rPr>
                            <w:b/>
                          </w:rPr>
                          <w:t>ments 2012</w:t>
                        </w:r>
                      </w:p>
                      <w:p w:rsidR="000C56CF" w:rsidRDefault="000C56CF" w:rsidP="00FE1931">
                        <w:pPr>
                          <w:spacing w:after="0" w:line="240" w:lineRule="auto"/>
                          <w:outlineLvl w:val="0"/>
                        </w:pPr>
                        <w:r w:rsidRPr="00A450AC">
                          <w:t>We urge anyone who knows of any child</w:t>
                        </w:r>
                        <w:r>
                          <w:t xml:space="preserve"> coming</w:t>
                        </w:r>
                        <w:r w:rsidRPr="00A450AC">
                          <w:t xml:space="preserve"> to The Grange</w:t>
                        </w:r>
                        <w:r>
                          <w:t xml:space="preserve"> in 2012 to encourage their parents to pick up an enrolment package from the school office.</w:t>
                        </w:r>
                      </w:p>
                      <w:p w:rsidR="000C56CF" w:rsidRDefault="000C56CF" w:rsidP="00FE1931">
                        <w:pPr>
                          <w:spacing w:after="0" w:line="240" w:lineRule="auto"/>
                          <w:outlineLvl w:val="0"/>
                        </w:pPr>
                      </w:p>
                      <w:p w:rsidR="000C56CF" w:rsidRPr="00A450AC" w:rsidRDefault="000C56CF" w:rsidP="00FE1931">
                        <w:pPr>
                          <w:spacing w:after="0" w:line="240" w:lineRule="auto"/>
                          <w:outlineLvl w:val="0"/>
                          <w:rPr>
                            <w:b/>
                          </w:rPr>
                        </w:pPr>
                        <w:r w:rsidRPr="00A450AC">
                          <w:rPr>
                            <w:b/>
                          </w:rPr>
                          <w:t>P&amp;C</w:t>
                        </w:r>
                      </w:p>
                      <w:p w:rsidR="000C56CF" w:rsidRPr="00A450AC" w:rsidRDefault="000C56CF" w:rsidP="00FE1931">
                        <w:pPr>
                          <w:spacing w:after="0" w:line="240" w:lineRule="auto"/>
                          <w:outlineLvl w:val="0"/>
                        </w:pPr>
                        <w:r>
                          <w:t>Thank you to the P&amp;C for organising all of the wonderful Father’s day gifts last week. We hope that all dads enjoyed their day</w:t>
                        </w:r>
                      </w:p>
                      <w:p w:rsidR="000C56CF" w:rsidRPr="006F0046" w:rsidRDefault="000C56CF" w:rsidP="00FE1931">
                        <w:pPr>
                          <w:spacing w:after="0" w:line="240" w:lineRule="auto"/>
                          <w:outlineLvl w:val="0"/>
                        </w:pPr>
                      </w:p>
                      <w:p w:rsidR="000C56CF" w:rsidRDefault="000C56CF" w:rsidP="00A450AC">
                        <w:pPr>
                          <w:pStyle w:val="NoSpacing"/>
                        </w:pPr>
                        <w:r>
                          <w:t>Best wishes,</w:t>
                        </w:r>
                      </w:p>
                      <w:p w:rsidR="000C56CF" w:rsidRDefault="000C56CF" w:rsidP="00A450AC">
                        <w:pPr>
                          <w:pStyle w:val="NoSpacing"/>
                        </w:pPr>
                        <w:r>
                          <w:t>Lynne Wilson</w:t>
                        </w:r>
                      </w:p>
                      <w:p w:rsidR="000C56CF" w:rsidRDefault="000C56CF" w:rsidP="00A450AC">
                        <w:pPr>
                          <w:pStyle w:val="NoSpacing"/>
                        </w:pPr>
                        <w:r>
                          <w:t>Principal</w:t>
                        </w:r>
                      </w:p>
                      <w:p w:rsidR="000C56CF" w:rsidRPr="006F0046" w:rsidRDefault="000C56CF" w:rsidP="00FE1931">
                        <w:pPr>
                          <w:spacing w:after="0" w:line="240" w:lineRule="auto"/>
                          <w:outlineLvl w:val="0"/>
                        </w:pPr>
                      </w:p>
                      <w:p w:rsidR="000C56CF" w:rsidRDefault="000C56CF" w:rsidP="00FE1931">
                        <w:pPr>
                          <w:spacing w:after="0" w:line="240" w:lineRule="auto"/>
                          <w:outlineLvl w:val="0"/>
                        </w:pPr>
                      </w:p>
                      <w:p w:rsidR="000C56CF" w:rsidRDefault="000C56CF" w:rsidP="00FE1931">
                        <w:pPr>
                          <w:spacing w:after="0" w:line="240" w:lineRule="auto"/>
                          <w:outlineLvl w:val="0"/>
                        </w:pPr>
                      </w:p>
                      <w:p w:rsidR="000C56CF" w:rsidRDefault="000C56CF" w:rsidP="00FE1931">
                        <w:pPr>
                          <w:spacing w:after="0" w:line="240" w:lineRule="auto"/>
                          <w:outlineLvl w:val="0"/>
                        </w:pPr>
                      </w:p>
                      <w:p w:rsidR="000C56CF" w:rsidRDefault="000C56CF" w:rsidP="00FE1931">
                        <w:pPr>
                          <w:spacing w:after="0" w:line="240" w:lineRule="auto"/>
                          <w:outlineLvl w:val="0"/>
                        </w:pPr>
                      </w:p>
                      <w:p w:rsidR="000C56CF" w:rsidRDefault="000C56CF" w:rsidP="00FE1931">
                        <w:pPr>
                          <w:spacing w:after="0" w:line="240" w:lineRule="auto"/>
                          <w:outlineLvl w:val="0"/>
                        </w:pPr>
                      </w:p>
                      <w:p w:rsidR="000C56CF" w:rsidRDefault="000C56CF" w:rsidP="00FE1931">
                        <w:pPr>
                          <w:spacing w:after="0" w:line="240" w:lineRule="auto"/>
                          <w:outlineLvl w:val="0"/>
                        </w:pPr>
                      </w:p>
                      <w:p w:rsidR="000C56CF" w:rsidRDefault="000C56CF" w:rsidP="00FE1931">
                        <w:pPr>
                          <w:spacing w:after="0" w:line="240" w:lineRule="auto"/>
                          <w:outlineLvl w:val="0"/>
                        </w:pPr>
                      </w:p>
                      <w:p w:rsidR="000C56CF" w:rsidRDefault="000C56CF" w:rsidP="00FE1931">
                        <w:pPr>
                          <w:spacing w:after="0" w:line="240" w:lineRule="auto"/>
                          <w:outlineLvl w:val="0"/>
                        </w:pPr>
                      </w:p>
                      <w:p w:rsidR="000C56CF" w:rsidRDefault="000C56CF" w:rsidP="00FE1931">
                        <w:pPr>
                          <w:spacing w:after="0" w:line="240" w:lineRule="auto"/>
                          <w:outlineLvl w:val="0"/>
                        </w:pPr>
                      </w:p>
                      <w:p w:rsidR="000C56CF" w:rsidRDefault="000C56CF" w:rsidP="00FE1931">
                        <w:pPr>
                          <w:spacing w:after="0" w:line="240" w:lineRule="auto"/>
                          <w:outlineLvl w:val="0"/>
                        </w:pPr>
                      </w:p>
                      <w:p w:rsidR="000C56CF" w:rsidRDefault="000C56CF" w:rsidP="00FE1931">
                        <w:pPr>
                          <w:spacing w:after="0" w:line="240" w:lineRule="auto"/>
                          <w:outlineLvl w:val="0"/>
                        </w:pPr>
                      </w:p>
                      <w:p w:rsidR="000C56CF" w:rsidRDefault="000C56CF" w:rsidP="00FE1931">
                        <w:pPr>
                          <w:spacing w:after="0" w:line="240" w:lineRule="auto"/>
                          <w:outlineLvl w:val="0"/>
                        </w:pPr>
                      </w:p>
                      <w:p w:rsidR="000C56CF" w:rsidRPr="006E2409" w:rsidRDefault="000C56CF" w:rsidP="00FE1931">
                        <w:pPr>
                          <w:spacing w:after="0" w:line="240" w:lineRule="auto"/>
                          <w:outlineLvl w:val="0"/>
                        </w:pPr>
                      </w:p>
                    </w:txbxContent>
                  </v:textbox>
                </v:shape>
                <v:group id="_x0000_s1034" style="position:absolute;left:690;top:4378;width:10575;height:1429" coordorigin="690,4378" coordsize="10575,1429">
                  <v:shape id="_x0000_s1035" type="#_x0000_t202" style="position:absolute;left:690;top:5043;width:10575;height:764" o:regroupid="8">
                    <v:textbox>
                      <w:txbxContent>
                        <w:p w:rsidR="000C56CF" w:rsidRPr="00E069FE" w:rsidRDefault="000C56CF" w:rsidP="00E069FE">
                          <w:pPr>
                            <w:pStyle w:val="NoSpacing"/>
                            <w:jc w:val="center"/>
                          </w:pPr>
                          <w:proofErr w:type="spellStart"/>
                          <w:smartTag w:uri="urn:schemas-microsoft-com:office:smarttags" w:element="place">
                            <w:smartTag w:uri="urn:schemas-microsoft-com:office:smarttags" w:element="address">
                              <w:smartTag w:uri="urn:schemas-microsoft-com:office:smarttags" w:element="Street">
                                <w:r w:rsidRPr="00E069FE">
                                  <w:t>Benham</w:t>
                                </w:r>
                                <w:proofErr w:type="spellEnd"/>
                                <w:r w:rsidRPr="00E069FE">
                                  <w:t xml:space="preserve"> Rd</w:t>
                                </w:r>
                              </w:smartTag>
                            </w:smartTag>
                          </w:smartTag>
                          <w:r w:rsidRPr="00E069FE">
                            <w:t xml:space="preserve"> Minto NSW 2566  </w:t>
                          </w:r>
                          <w:r w:rsidRPr="00E069FE">
                            <w:tab/>
                          </w:r>
                          <w:r w:rsidRPr="00E069FE">
                            <w:tab/>
                            <w:t xml:space="preserve">Ph 9603 2655 </w:t>
                          </w:r>
                          <w:r w:rsidRPr="00E069FE">
                            <w:tab/>
                          </w:r>
                          <w:r w:rsidRPr="00E069FE">
                            <w:tab/>
                            <w:t>Fax 9820 3005</w:t>
                          </w:r>
                        </w:p>
                        <w:p w:rsidR="000C56CF" w:rsidRPr="00E069FE" w:rsidRDefault="000C56CF" w:rsidP="00E069FE">
                          <w:pPr>
                            <w:pStyle w:val="NoSpacing"/>
                            <w:jc w:val="center"/>
                          </w:pPr>
                          <w:r w:rsidRPr="00E069FE">
                            <w:t>www.thegrange-p.school.nsw.edu.au</w:t>
                          </w:r>
                        </w:p>
                        <w:p w:rsidR="000C56CF" w:rsidRPr="0028407E" w:rsidRDefault="000C56CF" w:rsidP="0028407E">
                          <w:pPr>
                            <w:rPr>
                              <w:sz w:val="28"/>
                              <w:szCs w:val="28"/>
                            </w:rPr>
                          </w:pPr>
                        </w:p>
                        <w:p w:rsidR="000C56CF" w:rsidRPr="0028407E" w:rsidRDefault="000C56CF" w:rsidP="0028407E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:rsidR="000C56CF" w:rsidRDefault="000C56CF"/>
                      </w:txbxContent>
                    </v:textbox>
                  </v:shape>
                  <v:shape id="_x0000_s1036" type="#_x0000_t202" style="position:absolute;left:690;top:4378;width:10575;height:568" o:regroupid="8">
                    <v:textbox>
                      <w:txbxContent>
                        <w:p w:rsidR="000C56CF" w:rsidRPr="00E069FE" w:rsidRDefault="000C56CF" w:rsidP="009D28AF">
                          <w:pPr>
                            <w:pStyle w:val="NoSpacing"/>
                            <w:jc w:val="center"/>
                            <w:rPr>
                              <w:sz w:val="32"/>
                              <w:szCs w:val="32"/>
                            </w:rPr>
                          </w:pPr>
                          <w:r w:rsidRPr="00EA3E35">
                            <w:rPr>
                              <w:b/>
                              <w:sz w:val="32"/>
                              <w:szCs w:val="32"/>
                            </w:rPr>
                            <w:t>Excellence,</w:t>
                          </w:r>
                          <w:r w:rsidRPr="00E069FE">
                            <w:rPr>
                              <w:sz w:val="32"/>
                              <w:szCs w:val="32"/>
                            </w:rPr>
                            <w:t xml:space="preserve"> </w:t>
                          </w:r>
                          <w:r w:rsidRPr="00EA3E35">
                            <w:rPr>
                              <w:b/>
                              <w:sz w:val="32"/>
                              <w:szCs w:val="32"/>
                            </w:rPr>
                            <w:t xml:space="preserve">Innovation, </w:t>
                          </w:r>
                          <w:smartTag w:uri="urn:schemas-microsoft-com:office:smarttags" w:element="place">
                            <w:r w:rsidRPr="00EA3E35">
                              <w:rPr>
                                <w:b/>
                                <w:sz w:val="32"/>
                                <w:szCs w:val="32"/>
                              </w:rPr>
                              <w:t>Opportunity</w:t>
                            </w:r>
                          </w:smartTag>
                          <w:r w:rsidRPr="00EA3E35">
                            <w:rPr>
                              <w:b/>
                              <w:sz w:val="32"/>
                              <w:szCs w:val="32"/>
                            </w:rPr>
                            <w:t>, Success</w:t>
                          </w:r>
                        </w:p>
                        <w:p w:rsidR="000C56CF" w:rsidRDefault="000C56CF"/>
                      </w:txbxContent>
                    </v:textbox>
                  </v:shape>
                </v:group>
              </v:group>
            </v:group>
          </v:group>
        </w:pict>
      </w:r>
    </w:p>
    <w:p w:rsidR="0040653B" w:rsidRDefault="0040653B" w:rsidP="003D3051"/>
    <w:p w:rsidR="0040653B" w:rsidRDefault="0040653B" w:rsidP="003D3051"/>
    <w:p w:rsidR="007A7910" w:rsidRDefault="0040653B" w:rsidP="00920AC0">
      <w:pPr>
        <w:jc w:val="center"/>
        <w:rPr>
          <w:b/>
          <w:sz w:val="32"/>
          <w:szCs w:val="32"/>
        </w:rPr>
      </w:pPr>
      <w:r w:rsidRPr="00920AC0">
        <w:rPr>
          <w:b/>
          <w:sz w:val="32"/>
          <w:szCs w:val="32"/>
        </w:rPr>
        <w:t xml:space="preserve">Term </w:t>
      </w:r>
      <w:r w:rsidR="003626A1">
        <w:rPr>
          <w:b/>
          <w:sz w:val="32"/>
          <w:szCs w:val="32"/>
        </w:rPr>
        <w:t>3</w:t>
      </w:r>
      <w:r>
        <w:rPr>
          <w:b/>
          <w:sz w:val="32"/>
          <w:szCs w:val="32"/>
        </w:rPr>
        <w:t xml:space="preserve"> </w:t>
      </w:r>
      <w:r w:rsidRPr="00920AC0">
        <w:rPr>
          <w:b/>
          <w:sz w:val="32"/>
          <w:szCs w:val="32"/>
        </w:rPr>
        <w:t>Week</w:t>
      </w:r>
      <w:r w:rsidR="009F390E">
        <w:rPr>
          <w:b/>
          <w:sz w:val="32"/>
          <w:szCs w:val="32"/>
        </w:rPr>
        <w:t xml:space="preserve"> </w:t>
      </w:r>
      <w:r w:rsidR="007A7910">
        <w:rPr>
          <w:b/>
          <w:sz w:val="32"/>
          <w:szCs w:val="32"/>
        </w:rPr>
        <w:t>8</w:t>
      </w:r>
      <w:r w:rsidRPr="00920AC0">
        <w:rPr>
          <w:b/>
          <w:sz w:val="32"/>
          <w:szCs w:val="32"/>
        </w:rPr>
        <w:t xml:space="preserve"> </w:t>
      </w:r>
      <w:r w:rsidR="007A7910">
        <w:rPr>
          <w:b/>
          <w:sz w:val="32"/>
          <w:szCs w:val="32"/>
        </w:rPr>
        <w:t>– 5</w:t>
      </w:r>
      <w:r w:rsidR="007A7910" w:rsidRPr="007A7910">
        <w:rPr>
          <w:b/>
          <w:sz w:val="32"/>
          <w:szCs w:val="32"/>
          <w:vertAlign w:val="superscript"/>
        </w:rPr>
        <w:t>th</w:t>
      </w:r>
      <w:r w:rsidR="007A7910">
        <w:rPr>
          <w:b/>
          <w:sz w:val="32"/>
          <w:szCs w:val="32"/>
        </w:rPr>
        <w:t xml:space="preserve"> September 2011</w:t>
      </w:r>
    </w:p>
    <w:p w:rsidR="0040653B" w:rsidRPr="00920AC0" w:rsidRDefault="007A7910" w:rsidP="00920AC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Se</w:t>
      </w:r>
      <w:r w:rsidR="003626A1">
        <w:rPr>
          <w:b/>
          <w:sz w:val="32"/>
          <w:szCs w:val="32"/>
        </w:rPr>
        <w:t>2011</w:t>
      </w:r>
    </w:p>
    <w:p w:rsidR="0040653B" w:rsidRPr="002010C0" w:rsidRDefault="0040653B" w:rsidP="003D3051">
      <w:pPr>
        <w:rPr>
          <w:b/>
          <w:u w:val="single"/>
        </w:rPr>
      </w:pPr>
    </w:p>
    <w:p w:rsidR="0040653B" w:rsidRPr="00876823" w:rsidRDefault="0040653B" w:rsidP="003D3051">
      <w:pPr>
        <w:rPr>
          <w:i/>
        </w:rPr>
      </w:pPr>
    </w:p>
    <w:p w:rsidR="0040653B" w:rsidRDefault="006E5B75" w:rsidP="003D3051">
      <w:r>
        <w:rPr>
          <w:noProof/>
          <w:lang w:eastAsia="en-AU"/>
        </w:rPr>
        <w:pict>
          <v:shape id="_x0000_s1037" type="#_x0000_t202" style="position:absolute;margin-left:128.85pt;margin-top:21.95pt;width:283.5pt;height:27.6pt;z-index:251658240" o:regroupid="5" stroked="f">
            <v:textbox>
              <w:txbxContent>
                <w:p w:rsidR="000C56CF" w:rsidRDefault="000C56CF">
                  <w:pPr>
                    <w:rPr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 xml:space="preserve">Term </w:t>
                  </w:r>
                </w:p>
                <w:p w:rsidR="000C56CF" w:rsidRDefault="000C56CF"/>
              </w:txbxContent>
            </v:textbox>
          </v:shape>
        </w:pict>
      </w:r>
    </w:p>
    <w:p w:rsidR="0040653B" w:rsidRDefault="0040653B" w:rsidP="003D3051"/>
    <w:p w:rsidR="0040653B" w:rsidRDefault="0040653B" w:rsidP="003D3051"/>
    <w:p w:rsidR="0040653B" w:rsidRPr="00876823" w:rsidRDefault="0040653B" w:rsidP="003D3051">
      <w:pPr>
        <w:rPr>
          <w:sz w:val="20"/>
          <w:szCs w:val="20"/>
        </w:rPr>
      </w:pPr>
      <w:r>
        <w:t xml:space="preserve"> </w:t>
      </w:r>
    </w:p>
    <w:p w:rsidR="0040653B" w:rsidRPr="00876823" w:rsidRDefault="0040653B" w:rsidP="003D3051">
      <w:pPr>
        <w:rPr>
          <w:b/>
          <w:sz w:val="28"/>
          <w:szCs w:val="28"/>
        </w:rPr>
      </w:pPr>
    </w:p>
    <w:p w:rsidR="0040653B" w:rsidRDefault="0040653B" w:rsidP="003D3051"/>
    <w:p w:rsidR="0040653B" w:rsidRDefault="0040653B" w:rsidP="003D3051"/>
    <w:p w:rsidR="0040653B" w:rsidRDefault="0040653B" w:rsidP="003D3051"/>
    <w:p w:rsidR="0040653B" w:rsidRDefault="0040653B" w:rsidP="003D3051"/>
    <w:p w:rsidR="0040653B" w:rsidRDefault="0040653B" w:rsidP="003D3051"/>
    <w:p w:rsidR="0040653B" w:rsidRDefault="0040653B" w:rsidP="003D3051"/>
    <w:p w:rsidR="0040653B" w:rsidRDefault="0040653B" w:rsidP="003D3051"/>
    <w:p w:rsidR="0040653B" w:rsidRDefault="0040653B" w:rsidP="003D3051"/>
    <w:p w:rsidR="0040653B" w:rsidRDefault="0040653B" w:rsidP="003D3051"/>
    <w:p w:rsidR="0040653B" w:rsidRDefault="006E5B75" w:rsidP="003D3051">
      <w:r>
        <w:rPr>
          <w:noProof/>
          <w:lang w:eastAsia="en-AU"/>
        </w:rPr>
        <w:lastRenderedPageBreak/>
        <w:pict>
          <v:group id="_x0000_s1038" style="position:absolute;margin-left:-22.2pt;margin-top:-14.35pt;width:564.95pt;height:801.1pt;z-index:251656192" coordorigin="290,277" coordsize="11299,16022">
            <v:group id="_x0000_s1039" style="position:absolute;left:290;top:277;width:11299;height:11095" coordorigin="290,277" coordsize="11299,11095">
              <v:shape id="_x0000_s1040" type="#_x0000_t202" style="position:absolute;left:290;top:277;width:5498;height:11095" o:regroupid="4" stroked="f">
                <v:textbox style="mso-next-textbox:#_x0000_s1040">
                  <w:txbxContent>
                    <w:p w:rsidR="000C56CF" w:rsidRDefault="000C56CF" w:rsidP="00914EBC">
                      <w:pPr>
                        <w:pStyle w:val="NoSpacing"/>
                      </w:pPr>
                    </w:p>
                    <w:tbl>
                      <w:tblPr>
                        <w:tblStyle w:val="TableGrid"/>
                        <w:tblW w:w="0" w:type="auto"/>
                        <w:tblInd w:w="108" w:type="dxa"/>
                        <w:tblLook w:val="04A0"/>
                      </w:tblPr>
                      <w:tblGrid>
                        <w:gridCol w:w="5117"/>
                      </w:tblGrid>
                      <w:tr w:rsidR="000C56CF" w:rsidTr="003260CE">
                        <w:tc>
                          <w:tcPr>
                            <w:tcW w:w="5117" w:type="dxa"/>
                          </w:tcPr>
                          <w:p w:rsidR="000C56CF" w:rsidRPr="00FD2EE1" w:rsidRDefault="000C56CF" w:rsidP="003260CE">
                            <w:pPr>
                              <w:pStyle w:val="NoSpacing"/>
                              <w:jc w:val="center"/>
                              <w:rPr>
                                <w:rFonts w:ascii="Franklin Gothic Medium" w:hAnsi="Franklin Gothic Medium"/>
                                <w:b/>
                                <w:sz w:val="28"/>
                                <w:szCs w:val="28"/>
                              </w:rPr>
                            </w:pPr>
                            <w:r w:rsidRPr="00FD2EE1">
                              <w:rPr>
                                <w:rFonts w:ascii="Franklin Gothic Medium" w:hAnsi="Franklin Gothic Medium"/>
                                <w:b/>
                                <w:sz w:val="28"/>
                                <w:szCs w:val="28"/>
                              </w:rPr>
                              <w:t>Active After School Sport</w:t>
                            </w:r>
                          </w:p>
                          <w:p w:rsidR="000C56CF" w:rsidRPr="00FD2EE1" w:rsidRDefault="000C56CF" w:rsidP="00914EBC">
                            <w:pPr>
                              <w:pStyle w:val="NoSpacing"/>
                              <w:rPr>
                                <w:rFonts w:ascii="Franklin Gothic Medium" w:hAnsi="Franklin Gothic Medium"/>
                              </w:rPr>
                            </w:pPr>
                            <w:r w:rsidRPr="00FD2EE1">
                              <w:rPr>
                                <w:rFonts w:ascii="Franklin Gothic Medium" w:hAnsi="Franklin Gothic Medium"/>
                              </w:rPr>
                              <w:t>Dear Parents and Caregivers,</w:t>
                            </w:r>
                          </w:p>
                          <w:p w:rsidR="000C56CF" w:rsidRPr="00FD2EE1" w:rsidRDefault="000C56CF" w:rsidP="00914EBC">
                            <w:pPr>
                              <w:pStyle w:val="NoSpacing"/>
                              <w:rPr>
                                <w:rFonts w:ascii="Franklin Gothic Medium" w:hAnsi="Franklin Gothic Medium"/>
                              </w:rPr>
                            </w:pPr>
                          </w:p>
                          <w:p w:rsidR="000C56CF" w:rsidRPr="00FD2EE1" w:rsidRDefault="000C56CF" w:rsidP="00914EBC">
                            <w:pPr>
                              <w:pStyle w:val="NoSpacing"/>
                              <w:rPr>
                                <w:rFonts w:ascii="Franklin Gothic Medium" w:hAnsi="Franklin Gothic Medium"/>
                              </w:rPr>
                            </w:pPr>
                            <w:r w:rsidRPr="00FD2EE1">
                              <w:rPr>
                                <w:rFonts w:ascii="Franklin Gothic Medium" w:hAnsi="Franklin Gothic Medium"/>
                                <w:b/>
                                <w:u w:val="single"/>
                              </w:rPr>
                              <w:t>The last days fo</w:t>
                            </w:r>
                            <w:r>
                              <w:rPr>
                                <w:rFonts w:ascii="Franklin Gothic Medium" w:hAnsi="Franklin Gothic Medium"/>
                                <w:b/>
                                <w:u w:val="single"/>
                              </w:rPr>
                              <w:t xml:space="preserve">r Active After School Sport - </w:t>
                            </w:r>
                            <w:r w:rsidRPr="00FD2EE1">
                              <w:rPr>
                                <w:rFonts w:ascii="Franklin Gothic Medium" w:hAnsi="Franklin Gothic Medium"/>
                                <w:b/>
                                <w:u w:val="single"/>
                              </w:rPr>
                              <w:t>Term 3</w:t>
                            </w:r>
                            <w:r w:rsidRPr="00FD2EE1">
                              <w:rPr>
                                <w:rFonts w:ascii="Franklin Gothic Medium" w:hAnsi="Franklin Gothic Medium"/>
                              </w:rPr>
                              <w:t xml:space="preserve"> are : </w:t>
                            </w:r>
                            <w:r w:rsidRPr="00FD2EE1">
                              <w:rPr>
                                <w:rFonts w:ascii="Franklin Gothic Medium" w:hAnsi="Franklin Gothic Medium"/>
                                <w:b/>
                              </w:rPr>
                              <w:t>K-2</w:t>
                            </w:r>
                            <w:r w:rsidRPr="00FD2EE1">
                              <w:rPr>
                                <w:rFonts w:ascii="Franklin Gothic Medium" w:hAnsi="Franklin Gothic Medium"/>
                              </w:rPr>
                              <w:t xml:space="preserve"> Monday 5</w:t>
                            </w:r>
                            <w:r w:rsidRPr="00FD2EE1">
                              <w:rPr>
                                <w:rFonts w:ascii="Franklin Gothic Medium" w:hAnsi="Franklin Gothic Medium"/>
                                <w:vertAlign w:val="superscript"/>
                              </w:rPr>
                              <w:t>th</w:t>
                            </w:r>
                            <w:r w:rsidRPr="00FD2EE1">
                              <w:rPr>
                                <w:rFonts w:ascii="Franklin Gothic Medium" w:hAnsi="Franklin Gothic Medium"/>
                              </w:rPr>
                              <w:t xml:space="preserve"> September</w:t>
                            </w:r>
                          </w:p>
                          <w:p w:rsidR="000C56CF" w:rsidRPr="00FD2EE1" w:rsidRDefault="000C56CF" w:rsidP="00914EBC">
                            <w:pPr>
                              <w:pStyle w:val="NoSpacing"/>
                              <w:rPr>
                                <w:rFonts w:ascii="Franklin Gothic Medium" w:hAnsi="Franklin Gothic Medium"/>
                              </w:rPr>
                            </w:pPr>
                            <w:r>
                              <w:rPr>
                                <w:rFonts w:ascii="Franklin Gothic Medium" w:hAnsi="Franklin Gothic Medium"/>
                                <w:b/>
                              </w:rPr>
                              <w:t xml:space="preserve">        </w:t>
                            </w:r>
                            <w:r w:rsidRPr="00FD2EE1">
                              <w:rPr>
                                <w:rFonts w:ascii="Franklin Gothic Medium" w:hAnsi="Franklin Gothic Medium"/>
                                <w:b/>
                              </w:rPr>
                              <w:t>3-6</w:t>
                            </w:r>
                            <w:r w:rsidRPr="00FD2EE1">
                              <w:rPr>
                                <w:rFonts w:ascii="Franklin Gothic Medium" w:hAnsi="Franklin Gothic Medium"/>
                              </w:rPr>
                              <w:t xml:space="preserve"> Wednesday 7</w:t>
                            </w:r>
                            <w:r w:rsidRPr="00FD2EE1">
                              <w:rPr>
                                <w:rFonts w:ascii="Franklin Gothic Medium" w:hAnsi="Franklin Gothic Medium"/>
                                <w:vertAlign w:val="superscript"/>
                              </w:rPr>
                              <w:t>th</w:t>
                            </w:r>
                            <w:r w:rsidRPr="00FD2EE1">
                              <w:rPr>
                                <w:rFonts w:ascii="Franklin Gothic Medium" w:hAnsi="Franklin Gothic Medium"/>
                              </w:rPr>
                              <w:t xml:space="preserve"> September</w:t>
                            </w:r>
                          </w:p>
                          <w:p w:rsidR="000C56CF" w:rsidRPr="00FD2EE1" w:rsidRDefault="000C56CF" w:rsidP="00914EBC">
                            <w:pPr>
                              <w:pStyle w:val="NoSpacing"/>
                              <w:rPr>
                                <w:rFonts w:ascii="Franklin Gothic Medium" w:hAnsi="Franklin Gothic Medium"/>
                              </w:rPr>
                            </w:pPr>
                          </w:p>
                          <w:p w:rsidR="000C56CF" w:rsidRPr="00FD2EE1" w:rsidRDefault="000C56CF" w:rsidP="003260CE">
                            <w:pPr>
                              <w:pStyle w:val="NoSpacing"/>
                              <w:rPr>
                                <w:rFonts w:ascii="Franklin Gothic Medium" w:hAnsi="Franklin Gothic Medium"/>
                              </w:rPr>
                            </w:pPr>
                            <w:r w:rsidRPr="00FD2EE1">
                              <w:rPr>
                                <w:rFonts w:ascii="Franklin Gothic Medium" w:hAnsi="Franklin Gothic Medium"/>
                                <w:b/>
                                <w:u w:val="single"/>
                              </w:rPr>
                              <w:t>Active After School Sport will commence for Term 4</w:t>
                            </w:r>
                            <w:r w:rsidRPr="00FD2EE1">
                              <w:rPr>
                                <w:rFonts w:ascii="Franklin Gothic Medium" w:hAnsi="Franklin Gothic Medium"/>
                              </w:rPr>
                              <w:t xml:space="preserve"> on: </w:t>
                            </w:r>
                            <w:r>
                              <w:rPr>
                                <w:rFonts w:ascii="Franklin Gothic Medium" w:hAnsi="Franklin Gothic Medium"/>
                              </w:rPr>
                              <w:t xml:space="preserve"> </w:t>
                            </w:r>
                            <w:r w:rsidRPr="00FD2EE1">
                              <w:rPr>
                                <w:rFonts w:ascii="Franklin Gothic Medium" w:hAnsi="Franklin Gothic Medium"/>
                                <w:b/>
                              </w:rPr>
                              <w:t>K-2</w:t>
                            </w:r>
                            <w:r w:rsidRPr="00FD2EE1">
                              <w:rPr>
                                <w:rFonts w:ascii="Franklin Gothic Medium" w:hAnsi="Franklin Gothic Medium"/>
                              </w:rPr>
                              <w:t xml:space="preserve"> Monday 17</w:t>
                            </w:r>
                            <w:r w:rsidRPr="00FD2EE1">
                              <w:rPr>
                                <w:rFonts w:ascii="Franklin Gothic Medium" w:hAnsi="Franklin Gothic Medium"/>
                                <w:vertAlign w:val="superscript"/>
                              </w:rPr>
                              <w:t>th</w:t>
                            </w:r>
                            <w:r w:rsidRPr="00FD2EE1">
                              <w:rPr>
                                <w:rFonts w:ascii="Franklin Gothic Medium" w:hAnsi="Franklin Gothic Medium"/>
                              </w:rPr>
                              <w:t xml:space="preserve"> October</w:t>
                            </w:r>
                          </w:p>
                          <w:p w:rsidR="000C56CF" w:rsidRPr="00FD2EE1" w:rsidRDefault="000C56CF" w:rsidP="003260CE">
                            <w:pPr>
                              <w:pStyle w:val="NoSpacing"/>
                              <w:rPr>
                                <w:rFonts w:ascii="Franklin Gothic Medium" w:hAnsi="Franklin Gothic Medium"/>
                              </w:rPr>
                            </w:pPr>
                            <w:r w:rsidRPr="00FD2EE1">
                              <w:rPr>
                                <w:rFonts w:ascii="Franklin Gothic Medium" w:hAnsi="Franklin Gothic Medium"/>
                              </w:rPr>
                              <w:t xml:space="preserve">       </w:t>
                            </w:r>
                            <w:r w:rsidRPr="00FD2EE1">
                              <w:rPr>
                                <w:rFonts w:ascii="Franklin Gothic Medium" w:hAnsi="Franklin Gothic Medium"/>
                                <w:b/>
                              </w:rPr>
                              <w:t>3-6</w:t>
                            </w:r>
                            <w:r w:rsidRPr="00FD2EE1">
                              <w:rPr>
                                <w:rFonts w:ascii="Franklin Gothic Medium" w:hAnsi="Franklin Gothic Medium"/>
                              </w:rPr>
                              <w:t xml:space="preserve"> Wednesday 19</w:t>
                            </w:r>
                            <w:r w:rsidRPr="00FD2EE1">
                              <w:rPr>
                                <w:rFonts w:ascii="Franklin Gothic Medium" w:hAnsi="Franklin Gothic Medium"/>
                                <w:vertAlign w:val="superscript"/>
                              </w:rPr>
                              <w:t>th</w:t>
                            </w:r>
                            <w:r w:rsidRPr="00FD2EE1">
                              <w:rPr>
                                <w:rFonts w:ascii="Franklin Gothic Medium" w:hAnsi="Franklin Gothic Medium"/>
                              </w:rPr>
                              <w:t xml:space="preserve"> October</w:t>
                            </w:r>
                          </w:p>
                          <w:p w:rsidR="000C56CF" w:rsidRPr="00FD2EE1" w:rsidRDefault="000C56CF" w:rsidP="003260CE">
                            <w:pPr>
                              <w:pStyle w:val="NoSpacing"/>
                              <w:rPr>
                                <w:rFonts w:ascii="Franklin Gothic Medium" w:hAnsi="Franklin Gothic Medium"/>
                              </w:rPr>
                            </w:pPr>
                          </w:p>
                          <w:p w:rsidR="000C56CF" w:rsidRPr="00FD2EE1" w:rsidRDefault="000C56CF" w:rsidP="003260CE">
                            <w:pPr>
                              <w:pStyle w:val="NoSpacing"/>
                              <w:rPr>
                                <w:rFonts w:ascii="Franklin Gothic Medium" w:hAnsi="Franklin Gothic Medium"/>
                              </w:rPr>
                            </w:pPr>
                            <w:r w:rsidRPr="00FD2EE1">
                              <w:rPr>
                                <w:rFonts w:ascii="Franklin Gothic Medium" w:hAnsi="Franklin Gothic Medium"/>
                              </w:rPr>
                              <w:t>Thank you for your support in this program</w:t>
                            </w:r>
                          </w:p>
                          <w:p w:rsidR="000C56CF" w:rsidRPr="00FD2EE1" w:rsidRDefault="000C56CF" w:rsidP="003260CE">
                            <w:pPr>
                              <w:pStyle w:val="NoSpacing"/>
                              <w:rPr>
                                <w:rFonts w:ascii="Franklin Gothic Medium" w:hAnsi="Franklin Gothic Medium"/>
                              </w:rPr>
                            </w:pPr>
                            <w:r w:rsidRPr="00FD2EE1">
                              <w:rPr>
                                <w:rFonts w:ascii="Franklin Gothic Medium" w:hAnsi="Franklin Gothic Medium"/>
                              </w:rPr>
                              <w:t>Mrs Whittles, Mrs Butler.</w:t>
                            </w:r>
                          </w:p>
                          <w:p w:rsidR="000C56CF" w:rsidRDefault="000C56CF" w:rsidP="00914EBC">
                            <w:pPr>
                              <w:pStyle w:val="NoSpacing"/>
                            </w:pPr>
                          </w:p>
                        </w:tc>
                      </w:tr>
                    </w:tbl>
                    <w:p w:rsidR="000C56CF" w:rsidRDefault="000C56CF" w:rsidP="00A701CC">
                      <w:pPr>
                        <w:spacing w:after="0" w:line="240" w:lineRule="auto"/>
                      </w:pPr>
                    </w:p>
                    <w:tbl>
                      <w:tblPr>
                        <w:tblW w:w="0" w:type="auto"/>
                        <w:tblInd w:w="134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/>
                      </w:tblPr>
                      <w:tblGrid>
                        <w:gridCol w:w="5115"/>
                      </w:tblGrid>
                      <w:tr w:rsidR="000C56CF" w:rsidTr="005605D6">
                        <w:trPr>
                          <w:trHeight w:val="6758"/>
                        </w:trPr>
                        <w:tc>
                          <w:tcPr>
                            <w:tcW w:w="5115" w:type="dxa"/>
                          </w:tcPr>
                          <w:p w:rsidR="000C56CF" w:rsidRDefault="000C56CF" w:rsidP="00320C05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 w:rsidRPr="00320C05">
                              <w:rPr>
                                <w:noProof/>
                                <w:sz w:val="40"/>
                                <w:szCs w:val="40"/>
                                <w:lang w:eastAsia="en-AU"/>
                              </w:rPr>
                              <w:drawing>
                                <wp:inline distT="0" distB="0" distL="0" distR="0">
                                  <wp:extent cx="1626870" cy="1285875"/>
                                  <wp:effectExtent l="19050" t="0" r="0" b="0"/>
                                  <wp:docPr id="8" name="Pictur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MCj02506320000[1]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 cstate="print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26870" cy="12858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0C56CF" w:rsidRPr="00A701CC" w:rsidRDefault="000C56CF" w:rsidP="00320C05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Pr="00A701CC">
                              <w:rPr>
                                <w:sz w:val="40"/>
                                <w:szCs w:val="40"/>
                              </w:rPr>
                              <w:t>Kinder Enrolments 2012</w:t>
                            </w:r>
                          </w:p>
                          <w:p w:rsidR="000C56CF" w:rsidRPr="00A701CC" w:rsidRDefault="000C56CF" w:rsidP="00320C05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t xml:space="preserve"> </w:t>
                            </w:r>
                            <w:r w:rsidRPr="00A701CC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 xml:space="preserve">We are now taking enrolments for 2012.       </w:t>
                            </w:r>
                          </w:p>
                          <w:p w:rsidR="000C56CF" w:rsidRPr="00A701CC" w:rsidRDefault="000C56CF" w:rsidP="00320C05">
                            <w:pPr>
                              <w:spacing w:after="0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A701CC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 xml:space="preserve">If you have a child who turns 5 before 31st </w:t>
                            </w:r>
                          </w:p>
                          <w:p w:rsidR="000C56CF" w:rsidRPr="00A701CC" w:rsidRDefault="000C56CF" w:rsidP="00320C05">
                            <w:pPr>
                              <w:spacing w:after="0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A701CC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July, 2012, they can enrol in Kindergarten.</w:t>
                            </w:r>
                          </w:p>
                          <w:p w:rsidR="000C56CF" w:rsidRPr="00A701CC" w:rsidRDefault="000C56CF" w:rsidP="00320C05">
                            <w:pPr>
                              <w:spacing w:after="0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</w:p>
                          <w:p w:rsidR="000C56CF" w:rsidRPr="00A701CC" w:rsidRDefault="000C56CF" w:rsidP="00320C05">
                            <w:pPr>
                              <w:spacing w:after="0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A701CC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Before enrolling your child in school, it is</w:t>
                            </w:r>
                          </w:p>
                          <w:p w:rsidR="000C56CF" w:rsidRPr="00A701CC" w:rsidRDefault="000C56CF" w:rsidP="00320C05">
                            <w:pPr>
                              <w:spacing w:after="0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A701CC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important to consider:</w:t>
                            </w:r>
                          </w:p>
                          <w:p w:rsidR="000C56CF" w:rsidRPr="00A701CC" w:rsidRDefault="000C56CF" w:rsidP="00320C05">
                            <w:pPr>
                              <w:numPr>
                                <w:ilvl w:val="0"/>
                                <w:numId w:val="12"/>
                              </w:numPr>
                              <w:spacing w:after="0" w:line="240" w:lineRule="auto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A701CC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Has he/she attended pre-school?</w:t>
                            </w:r>
                          </w:p>
                          <w:p w:rsidR="000C56CF" w:rsidRPr="00A701CC" w:rsidRDefault="000C56CF" w:rsidP="00320C05">
                            <w:pPr>
                              <w:spacing w:after="0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A701CC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Pre-school attendance helps with readiness</w:t>
                            </w:r>
                          </w:p>
                          <w:p w:rsidR="000C56CF" w:rsidRPr="00A701CC" w:rsidRDefault="000C56CF" w:rsidP="00320C05">
                            <w:pPr>
                              <w:spacing w:after="0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proofErr w:type="gramStart"/>
                            <w:r w:rsidRPr="00A701CC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for</w:t>
                            </w:r>
                            <w:proofErr w:type="gramEnd"/>
                            <w:r w:rsidRPr="00A701CC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 xml:space="preserve"> the more formal school setting.</w:t>
                            </w:r>
                          </w:p>
                          <w:p w:rsidR="000C56CF" w:rsidRPr="00A701CC" w:rsidRDefault="000C56CF" w:rsidP="00320C05">
                            <w:pPr>
                              <w:numPr>
                                <w:ilvl w:val="0"/>
                                <w:numId w:val="12"/>
                              </w:numPr>
                              <w:spacing w:after="0" w:line="240" w:lineRule="auto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A701CC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 xml:space="preserve">Is your child young? That is, do they </w:t>
                            </w:r>
                          </w:p>
                          <w:p w:rsidR="000C56CF" w:rsidRPr="00A701CC" w:rsidRDefault="000C56CF" w:rsidP="00320C05">
                            <w:pPr>
                              <w:spacing w:after="0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proofErr w:type="gramStart"/>
                            <w:r w:rsidRPr="00A701CC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have</w:t>
                            </w:r>
                            <w:proofErr w:type="gramEnd"/>
                            <w:r w:rsidRPr="00A701CC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 xml:space="preserve"> a May, June or July birthday?</w:t>
                            </w:r>
                          </w:p>
                          <w:p w:rsidR="000C56CF" w:rsidRDefault="000C56CF" w:rsidP="00A701CC">
                            <w:pPr>
                              <w:spacing w:after="0" w:line="240" w:lineRule="auto"/>
                            </w:pPr>
                            <w:r>
                              <w:t xml:space="preserve">                          </w:t>
                            </w:r>
                            <w:r w:rsidR="005605D6">
                              <w:t xml:space="preserve">                               </w:t>
                            </w:r>
                            <w:r>
                              <w:t xml:space="preserve">          </w:t>
                            </w:r>
                            <w:r w:rsidR="00932113">
                              <w:t>Continued……</w:t>
                            </w:r>
                          </w:p>
                        </w:tc>
                      </w:tr>
                    </w:tbl>
                    <w:p w:rsidR="000C56CF" w:rsidRPr="00EC7470" w:rsidRDefault="000C56CF" w:rsidP="00A701CC">
                      <w:pPr>
                        <w:spacing w:after="0" w:line="240" w:lineRule="auto"/>
                        <w:rPr>
                          <w:rFonts w:ascii="Comic Sans MS" w:hAnsi="Comic Sans MS"/>
                          <w:b/>
                          <w:bCs/>
                          <w:sz w:val="52"/>
                          <w:szCs w:val="52"/>
                        </w:rPr>
                      </w:pPr>
                      <w:r>
                        <w:br w:type="textWrapping" w:clear="all"/>
                        <w:t xml:space="preserve">                                                                                  </w:t>
                      </w:r>
                    </w:p>
                    <w:p w:rsidR="000C56CF" w:rsidRPr="00914EBC" w:rsidRDefault="000C56CF" w:rsidP="00914EBC">
                      <w:pPr>
                        <w:pStyle w:val="NoSpacing"/>
                      </w:pPr>
                    </w:p>
                  </w:txbxContent>
                </v:textbox>
              </v:shape>
              <v:shape id="_x0000_s1041" type="#_x0000_t202" style="position:absolute;left:6175;top:277;width:5414;height:11095" o:regroupid="4">
                <v:textbox style="mso-next-textbox:#_x0000_s1041">
                  <w:txbxContent>
                    <w:p w:rsidR="000C56CF" w:rsidRPr="000C56CF" w:rsidRDefault="000C56CF" w:rsidP="00A701CC">
                      <w:pPr>
                        <w:pStyle w:val="NoSpacing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t xml:space="preserve"> </w:t>
                      </w:r>
                      <w:r w:rsidRPr="000C56CF">
                        <w:rPr>
                          <w:b/>
                          <w:sz w:val="24"/>
                          <w:szCs w:val="24"/>
                        </w:rPr>
                        <w:t xml:space="preserve">Kinder Enrolments 2012 continued     </w:t>
                      </w:r>
                    </w:p>
                    <w:p w:rsidR="000C56CF" w:rsidRPr="00A701CC" w:rsidRDefault="000C56CF" w:rsidP="00A701CC">
                      <w:pPr>
                        <w:pStyle w:val="NoSpacing"/>
                        <w:rPr>
                          <w:rFonts w:ascii="Bradley Hand ITC" w:hAnsi="Bradley Hand ITC"/>
                          <w:sz w:val="28"/>
                          <w:szCs w:val="28"/>
                          <w:u w:val="single"/>
                        </w:rPr>
                      </w:pPr>
                      <w:r>
                        <w:t xml:space="preserve">              </w:t>
                      </w:r>
                      <w:r w:rsidRPr="00A701CC">
                        <w:rPr>
                          <w:rFonts w:ascii="Gautami" w:hAnsi="Gautami" w:cs="Gautami"/>
                          <w:sz w:val="20"/>
                          <w:szCs w:val="20"/>
                        </w:rPr>
                        <w:t xml:space="preserve">                                                                  </w:t>
                      </w:r>
                      <w:r>
                        <w:rPr>
                          <w:rFonts w:ascii="Gautami" w:hAnsi="Gautami" w:cs="Gautami"/>
                          <w:sz w:val="20"/>
                          <w:szCs w:val="20"/>
                        </w:rPr>
                        <w:t xml:space="preserve">                               </w:t>
                      </w:r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>Research shows less likelihood of repetition</w:t>
                      </w:r>
                    </w:p>
                    <w:p w:rsidR="000C56CF" w:rsidRPr="00A701CC" w:rsidRDefault="000C56CF" w:rsidP="00A701CC">
                      <w:pPr>
                        <w:spacing w:after="0"/>
                        <w:ind w:left="360" w:hanging="36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proofErr w:type="gramStart"/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>and</w:t>
                      </w:r>
                      <w:proofErr w:type="gramEnd"/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 a higher success rate for children who</w:t>
                      </w:r>
                    </w:p>
                    <w:p w:rsidR="000C56CF" w:rsidRPr="00A701CC" w:rsidRDefault="000C56CF" w:rsidP="00A701CC">
                      <w:pPr>
                        <w:spacing w:after="0"/>
                        <w:ind w:left="360" w:hanging="36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 </w:t>
                      </w:r>
                      <w:proofErr w:type="gramStart"/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>start</w:t>
                      </w:r>
                      <w:proofErr w:type="gramEnd"/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 school older. Fine motor skills, </w:t>
                      </w:r>
                    </w:p>
                    <w:p w:rsidR="000C56CF" w:rsidRPr="00A701CC" w:rsidRDefault="000C56CF" w:rsidP="00A701CC">
                      <w:pPr>
                        <w:spacing w:after="0"/>
                        <w:ind w:left="360" w:hanging="36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proofErr w:type="gramStart"/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>like</w:t>
                      </w:r>
                      <w:proofErr w:type="gramEnd"/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 cutting, colouring and writing, are not as</w:t>
                      </w:r>
                    </w:p>
                    <w:p w:rsidR="000C56CF" w:rsidRPr="00A701CC" w:rsidRDefault="000C56CF" w:rsidP="00A701CC">
                      <w:pPr>
                        <w:spacing w:after="0"/>
                        <w:ind w:left="360" w:hanging="36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proofErr w:type="gramStart"/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>developed  and</w:t>
                      </w:r>
                      <w:proofErr w:type="gramEnd"/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 these are skills needed to begin</w:t>
                      </w:r>
                    </w:p>
                    <w:p w:rsidR="000C56CF" w:rsidRDefault="000C56CF" w:rsidP="00A701CC">
                      <w:pPr>
                        <w:spacing w:after="0"/>
                        <w:ind w:left="360" w:hanging="36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 </w:t>
                      </w:r>
                      <w:proofErr w:type="gramStart"/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>Kindergarten.</w:t>
                      </w:r>
                      <w:proofErr w:type="gramEnd"/>
                    </w:p>
                    <w:p w:rsidR="000C56CF" w:rsidRPr="00A701CC" w:rsidRDefault="000C56CF" w:rsidP="00A701CC">
                      <w:pPr>
                        <w:spacing w:after="0"/>
                        <w:ind w:left="360" w:hanging="36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</w:p>
                    <w:p w:rsidR="000C56CF" w:rsidRPr="00A701CC" w:rsidRDefault="000C56CF" w:rsidP="00A701CC">
                      <w:pPr>
                        <w:spacing w:after="0"/>
                        <w:ind w:left="360" w:hanging="36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>If you have any questions about</w:t>
                      </w:r>
                    </w:p>
                    <w:p w:rsidR="000C56CF" w:rsidRPr="00A701CC" w:rsidRDefault="000C56CF" w:rsidP="00A701CC">
                      <w:pPr>
                        <w:spacing w:after="0"/>
                        <w:ind w:left="360" w:hanging="36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proofErr w:type="gramStart"/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>your</w:t>
                      </w:r>
                      <w:proofErr w:type="gramEnd"/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 child’s readiness for school, please phone </w:t>
                      </w:r>
                    </w:p>
                    <w:p w:rsidR="000C56CF" w:rsidRPr="00A701CC" w:rsidRDefault="000C56CF" w:rsidP="00A701CC">
                      <w:pPr>
                        <w:spacing w:after="0"/>
                        <w:ind w:left="360" w:hanging="36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proofErr w:type="gramStart"/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>to</w:t>
                      </w:r>
                      <w:proofErr w:type="gramEnd"/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 speak to Mrs </w:t>
                      </w:r>
                      <w:proofErr w:type="spellStart"/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>Nauta</w:t>
                      </w:r>
                      <w:proofErr w:type="spellEnd"/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 or one of our</w:t>
                      </w:r>
                    </w:p>
                    <w:p w:rsidR="000C56CF" w:rsidRPr="00A701CC" w:rsidRDefault="000C56CF" w:rsidP="00A701CC">
                      <w:pPr>
                        <w:spacing w:after="0"/>
                        <w:ind w:left="360" w:hanging="36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proofErr w:type="gramStart"/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>experienced</w:t>
                      </w:r>
                      <w:proofErr w:type="gramEnd"/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 Kinder teachers.</w:t>
                      </w:r>
                    </w:p>
                    <w:p w:rsidR="000C56CF" w:rsidRPr="00A701CC" w:rsidRDefault="000C56CF" w:rsidP="00A701CC">
                      <w:pPr>
                        <w:spacing w:after="0"/>
                        <w:ind w:left="360" w:hanging="36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</w:p>
                    <w:p w:rsidR="000C56CF" w:rsidRPr="00A701CC" w:rsidRDefault="000C56CF" w:rsidP="00A701CC">
                      <w:pPr>
                        <w:spacing w:after="0"/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</w:pPr>
                      <w:r w:rsidRPr="00A701CC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If you are considering enrolling your son or</w:t>
                      </w:r>
                    </w:p>
                    <w:p w:rsidR="000C56CF" w:rsidRPr="00A701CC" w:rsidRDefault="000C56CF" w:rsidP="00A701CC">
                      <w:pPr>
                        <w:spacing w:after="0"/>
                        <w:ind w:left="360" w:hanging="360"/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</w:pPr>
                      <w:proofErr w:type="gramStart"/>
                      <w:r w:rsidRPr="00A701CC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daughter</w:t>
                      </w:r>
                      <w:proofErr w:type="gramEnd"/>
                      <w:r w:rsidRPr="00A701CC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 xml:space="preserve"> at The Grange in 2012, please come</w:t>
                      </w:r>
                    </w:p>
                    <w:p w:rsidR="000C56CF" w:rsidRPr="00A701CC" w:rsidRDefault="000C56CF" w:rsidP="00A701CC">
                      <w:pPr>
                        <w:spacing w:after="0"/>
                        <w:ind w:left="360" w:hanging="360"/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</w:pPr>
                      <w:proofErr w:type="gramStart"/>
                      <w:r w:rsidRPr="00A701CC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and</w:t>
                      </w:r>
                      <w:proofErr w:type="gramEnd"/>
                      <w:r w:rsidRPr="00A701CC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 xml:space="preserve"> pick up an enrolment package from the </w:t>
                      </w:r>
                    </w:p>
                    <w:p w:rsidR="000C56CF" w:rsidRPr="00A701CC" w:rsidRDefault="000C56CF" w:rsidP="00A701CC">
                      <w:pPr>
                        <w:spacing w:after="0"/>
                        <w:ind w:left="360" w:hanging="36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proofErr w:type="gramStart"/>
                      <w:r w:rsidRPr="00A701CC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front</w:t>
                      </w:r>
                      <w:proofErr w:type="gramEnd"/>
                      <w:r w:rsidRPr="00A701CC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 xml:space="preserve"> office.</w:t>
                      </w:r>
                    </w:p>
                    <w:p w:rsidR="000C56CF" w:rsidRPr="00A701CC" w:rsidRDefault="000C56CF" w:rsidP="00A701CC">
                      <w:pPr>
                        <w:spacing w:after="0"/>
                        <w:ind w:left="360" w:hanging="36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</w:p>
                    <w:p w:rsidR="000C56CF" w:rsidRPr="00A701CC" w:rsidRDefault="000C56CF" w:rsidP="00A701CC">
                      <w:pPr>
                        <w:spacing w:after="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>Our Orientation program will be held on:</w:t>
                      </w:r>
                    </w:p>
                    <w:p w:rsidR="000C56CF" w:rsidRPr="0027654A" w:rsidRDefault="000C56CF" w:rsidP="00A701CC">
                      <w:pPr>
                        <w:spacing w:after="0"/>
                        <w:ind w:left="360" w:hanging="360"/>
                        <w:rPr>
                          <w:rFonts w:ascii="Comic Sans MS" w:hAnsi="Comic Sans MS"/>
                          <w:b/>
                        </w:rPr>
                      </w:pPr>
                      <w:r w:rsidRPr="0027654A">
                        <w:rPr>
                          <w:rFonts w:ascii="Comic Sans MS" w:hAnsi="Comic Sans MS"/>
                          <w:b/>
                        </w:rPr>
                        <w:t>Wednesday 2</w:t>
                      </w:r>
                      <w:r w:rsidRPr="0027654A">
                        <w:rPr>
                          <w:rFonts w:ascii="Comic Sans MS" w:hAnsi="Comic Sans MS"/>
                          <w:b/>
                          <w:vertAlign w:val="superscript"/>
                        </w:rPr>
                        <w:t>nd</w:t>
                      </w:r>
                      <w:r w:rsidRPr="0027654A">
                        <w:rPr>
                          <w:rFonts w:ascii="Comic Sans MS" w:hAnsi="Comic Sans MS"/>
                          <w:b/>
                        </w:rPr>
                        <w:t xml:space="preserve"> November 9.30- 10.30</w:t>
                      </w:r>
                    </w:p>
                    <w:p w:rsidR="000C56CF" w:rsidRPr="0027654A" w:rsidRDefault="000C56CF" w:rsidP="00A701CC">
                      <w:pPr>
                        <w:spacing w:after="0"/>
                        <w:ind w:left="360" w:hanging="360"/>
                        <w:rPr>
                          <w:rFonts w:ascii="Comic Sans MS" w:hAnsi="Comic Sans MS"/>
                          <w:b/>
                        </w:rPr>
                      </w:pPr>
                      <w:r w:rsidRPr="0027654A">
                        <w:rPr>
                          <w:rFonts w:ascii="Comic Sans MS" w:hAnsi="Comic Sans MS"/>
                          <w:b/>
                        </w:rPr>
                        <w:t>Wednesday 9</w:t>
                      </w:r>
                      <w:r w:rsidRPr="0027654A">
                        <w:rPr>
                          <w:rFonts w:ascii="Comic Sans MS" w:hAnsi="Comic Sans MS"/>
                          <w:b/>
                          <w:vertAlign w:val="superscript"/>
                        </w:rPr>
                        <w:t>th</w:t>
                      </w:r>
                      <w:r w:rsidRPr="0027654A">
                        <w:rPr>
                          <w:rFonts w:ascii="Comic Sans MS" w:hAnsi="Comic Sans MS"/>
                          <w:b/>
                        </w:rPr>
                        <w:t xml:space="preserve"> November 9.30-10.30</w:t>
                      </w:r>
                    </w:p>
                    <w:p w:rsidR="000C56CF" w:rsidRDefault="000C56CF" w:rsidP="00A701CC">
                      <w:pPr>
                        <w:spacing w:after="0"/>
                        <w:ind w:left="360" w:hanging="360"/>
                        <w:rPr>
                          <w:rFonts w:ascii="Comic Sans MS" w:hAnsi="Comic Sans MS"/>
                          <w:b/>
                        </w:rPr>
                      </w:pPr>
                      <w:r>
                        <w:rPr>
                          <w:rFonts w:ascii="Comic Sans MS" w:hAnsi="Comic Sans MS"/>
                          <w:b/>
                        </w:rPr>
                        <w:t>*</w:t>
                      </w:r>
                      <w:r w:rsidRPr="0027654A">
                        <w:rPr>
                          <w:rFonts w:ascii="Comic Sans MS" w:hAnsi="Comic Sans MS"/>
                          <w:b/>
                        </w:rPr>
                        <w:t>Wednesday 16</w:t>
                      </w:r>
                      <w:r w:rsidRPr="0027654A">
                        <w:rPr>
                          <w:rFonts w:ascii="Comic Sans MS" w:hAnsi="Comic Sans MS"/>
                          <w:b/>
                          <w:vertAlign w:val="superscript"/>
                        </w:rPr>
                        <w:t>th</w:t>
                      </w:r>
                      <w:r>
                        <w:rPr>
                          <w:rFonts w:ascii="Comic Sans MS" w:hAnsi="Comic Sans MS"/>
                          <w:b/>
                        </w:rPr>
                        <w:t xml:space="preserve"> November 9.30-11.30    </w:t>
                      </w:r>
                    </w:p>
                    <w:p w:rsidR="000C56CF" w:rsidRPr="0027654A" w:rsidRDefault="000C56CF" w:rsidP="00A701CC">
                      <w:pPr>
                        <w:spacing w:after="0"/>
                        <w:ind w:left="360" w:hanging="360"/>
                        <w:rPr>
                          <w:rFonts w:ascii="Comic Sans MS" w:hAnsi="Comic Sans MS"/>
                          <w:b/>
                        </w:rPr>
                      </w:pPr>
                      <w:r>
                        <w:rPr>
                          <w:rFonts w:ascii="Comic Sans MS" w:hAnsi="Comic Sans MS"/>
                          <w:b/>
                        </w:rPr>
                        <w:t>*includes BBQ</w:t>
                      </w:r>
                      <w:r w:rsidRPr="0027654A">
                        <w:rPr>
                          <w:rFonts w:ascii="Comic Sans MS" w:hAnsi="Comic Sans MS"/>
                          <w:b/>
                        </w:rPr>
                        <w:t>.</w:t>
                      </w:r>
                    </w:p>
                    <w:p w:rsidR="000C56CF" w:rsidRPr="00A701CC" w:rsidRDefault="000C56CF" w:rsidP="00A701CC">
                      <w:pPr>
                        <w:spacing w:after="0"/>
                        <w:ind w:left="360" w:hanging="360"/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</w:pPr>
                    </w:p>
                    <w:p w:rsidR="000C56CF" w:rsidRPr="00A701CC" w:rsidRDefault="000C56CF" w:rsidP="00A701CC">
                      <w:pPr>
                        <w:spacing w:after="0"/>
                        <w:ind w:left="360" w:hanging="36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Attendance at these sessions will help you to </w:t>
                      </w:r>
                    </w:p>
                    <w:p w:rsidR="000C56CF" w:rsidRPr="00A701CC" w:rsidRDefault="000C56CF" w:rsidP="00A701CC">
                      <w:pPr>
                        <w:spacing w:after="0"/>
                        <w:ind w:left="360" w:hanging="36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proofErr w:type="gramStart"/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>begin</w:t>
                      </w:r>
                      <w:proofErr w:type="gramEnd"/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 your child’s school experiences more </w:t>
                      </w:r>
                    </w:p>
                    <w:p w:rsidR="000C56CF" w:rsidRPr="00A701CC" w:rsidRDefault="000C56CF" w:rsidP="00A701CC">
                      <w:pPr>
                        <w:spacing w:after="0"/>
                        <w:ind w:left="360" w:hanging="36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proofErr w:type="gramStart"/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>happily</w:t>
                      </w:r>
                      <w:proofErr w:type="gramEnd"/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. </w:t>
                      </w:r>
                    </w:p>
                    <w:p w:rsidR="000C56CF" w:rsidRPr="00A701CC" w:rsidRDefault="000C56CF" w:rsidP="00A701CC">
                      <w:pPr>
                        <w:spacing w:after="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>Looking forward to your enquiries and your</w:t>
                      </w:r>
                    </w:p>
                    <w:p w:rsidR="000C56CF" w:rsidRPr="00A701CC" w:rsidRDefault="000C56CF" w:rsidP="00A701CC">
                      <w:pPr>
                        <w:spacing w:after="0"/>
                        <w:ind w:left="360" w:hanging="36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proofErr w:type="gramStart"/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>child’s</w:t>
                      </w:r>
                      <w:proofErr w:type="gramEnd"/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 enrolment at The Grange Public School.</w:t>
                      </w:r>
                    </w:p>
                    <w:p w:rsidR="000C56CF" w:rsidRPr="00A701CC" w:rsidRDefault="000C56CF" w:rsidP="00A701CC">
                      <w:pPr>
                        <w:spacing w:after="0"/>
                        <w:ind w:left="360" w:hanging="36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</w:p>
                    <w:p w:rsidR="000C56CF" w:rsidRPr="00A701CC" w:rsidRDefault="000C56CF" w:rsidP="00A701CC">
                      <w:pPr>
                        <w:spacing w:after="0"/>
                        <w:ind w:left="360" w:hanging="36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                                             Mrs Lesley </w:t>
                      </w:r>
                      <w:proofErr w:type="spellStart"/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>Nauta</w:t>
                      </w:r>
                      <w:proofErr w:type="spellEnd"/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, </w:t>
                      </w:r>
                    </w:p>
                    <w:p w:rsidR="000C56CF" w:rsidRPr="00A701CC" w:rsidRDefault="000C56CF" w:rsidP="00A701CC">
                      <w:pPr>
                        <w:spacing w:after="0"/>
                        <w:ind w:left="360" w:hanging="36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A701CC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                                             Assistant Principal</w:t>
                      </w:r>
                    </w:p>
                    <w:p w:rsidR="000C56CF" w:rsidRDefault="000C56CF" w:rsidP="00FE1931">
                      <w:pPr>
                        <w:spacing w:line="240" w:lineRule="auto"/>
                        <w:outlineLvl w:val="0"/>
                        <w:rPr>
                          <w:rFonts w:ascii="Bradley Hand ITC" w:hAnsi="Bradley Hand ITC" w:cs="Gautami"/>
                          <w:sz w:val="28"/>
                          <w:szCs w:val="28"/>
                        </w:rPr>
                      </w:pPr>
                    </w:p>
                    <w:p w:rsidR="000C56CF" w:rsidRDefault="000C56CF" w:rsidP="00FE1931">
                      <w:pPr>
                        <w:spacing w:line="240" w:lineRule="auto"/>
                        <w:outlineLvl w:val="0"/>
                        <w:rPr>
                          <w:rFonts w:ascii="Bradley Hand ITC" w:hAnsi="Bradley Hand ITC" w:cs="Gautami"/>
                          <w:sz w:val="24"/>
                          <w:szCs w:val="24"/>
                        </w:rPr>
                      </w:pPr>
                    </w:p>
                    <w:p w:rsidR="000C56CF" w:rsidRDefault="000C56CF" w:rsidP="00FE1931">
                      <w:pPr>
                        <w:spacing w:line="240" w:lineRule="auto"/>
                        <w:outlineLvl w:val="0"/>
                        <w:rPr>
                          <w:rFonts w:ascii="Bradley Hand ITC" w:hAnsi="Bradley Hand ITC" w:cs="Gautami"/>
                          <w:sz w:val="24"/>
                          <w:szCs w:val="24"/>
                        </w:rPr>
                      </w:pPr>
                    </w:p>
                    <w:p w:rsidR="000C56CF" w:rsidRDefault="000C56CF" w:rsidP="00FE1931">
                      <w:pPr>
                        <w:spacing w:line="240" w:lineRule="auto"/>
                        <w:outlineLvl w:val="0"/>
                        <w:rPr>
                          <w:rFonts w:ascii="Bradley Hand ITC" w:hAnsi="Bradley Hand ITC" w:cs="Gautami"/>
                          <w:sz w:val="24"/>
                          <w:szCs w:val="24"/>
                        </w:rPr>
                      </w:pPr>
                    </w:p>
                    <w:p w:rsidR="000C56CF" w:rsidRDefault="000C56CF" w:rsidP="00FE1931">
                      <w:pPr>
                        <w:spacing w:line="240" w:lineRule="auto"/>
                        <w:outlineLvl w:val="0"/>
                        <w:rPr>
                          <w:rFonts w:ascii="Bradley Hand ITC" w:hAnsi="Bradley Hand ITC" w:cs="Gautami"/>
                          <w:sz w:val="24"/>
                          <w:szCs w:val="24"/>
                        </w:rPr>
                      </w:pPr>
                    </w:p>
                    <w:p w:rsidR="000C56CF" w:rsidRDefault="000C56CF" w:rsidP="00FE1931">
                      <w:pPr>
                        <w:spacing w:line="240" w:lineRule="auto"/>
                        <w:outlineLvl w:val="0"/>
                        <w:rPr>
                          <w:rFonts w:ascii="Bradley Hand ITC" w:hAnsi="Bradley Hand ITC" w:cs="Gautami"/>
                          <w:sz w:val="24"/>
                          <w:szCs w:val="24"/>
                        </w:rPr>
                      </w:pPr>
                    </w:p>
                    <w:p w:rsidR="000C56CF" w:rsidRDefault="000C56CF" w:rsidP="00FE1931">
                      <w:pPr>
                        <w:spacing w:line="240" w:lineRule="auto"/>
                        <w:outlineLvl w:val="0"/>
                        <w:rPr>
                          <w:rFonts w:ascii="Bradley Hand ITC" w:hAnsi="Bradley Hand ITC" w:cs="Gautami"/>
                          <w:sz w:val="24"/>
                          <w:szCs w:val="24"/>
                        </w:rPr>
                      </w:pPr>
                    </w:p>
                    <w:p w:rsidR="000C56CF" w:rsidRDefault="000C56CF" w:rsidP="00FE1931">
                      <w:pPr>
                        <w:spacing w:line="240" w:lineRule="auto"/>
                        <w:outlineLvl w:val="0"/>
                        <w:rPr>
                          <w:rFonts w:ascii="Bradley Hand ITC" w:hAnsi="Bradley Hand ITC" w:cs="Gautami"/>
                          <w:sz w:val="24"/>
                          <w:szCs w:val="24"/>
                        </w:rPr>
                      </w:pPr>
                    </w:p>
                    <w:p w:rsidR="000C56CF" w:rsidRDefault="000C56CF" w:rsidP="00FE1931">
                      <w:pPr>
                        <w:spacing w:line="240" w:lineRule="auto"/>
                        <w:outlineLvl w:val="0"/>
                        <w:rPr>
                          <w:rFonts w:ascii="Bradley Hand ITC" w:hAnsi="Bradley Hand ITC" w:cs="Gautami"/>
                          <w:sz w:val="24"/>
                          <w:szCs w:val="24"/>
                        </w:rPr>
                      </w:pPr>
                    </w:p>
                    <w:p w:rsidR="000C56CF" w:rsidRDefault="000C56CF" w:rsidP="00FE1931">
                      <w:pPr>
                        <w:spacing w:line="240" w:lineRule="auto"/>
                        <w:outlineLvl w:val="0"/>
                        <w:rPr>
                          <w:rFonts w:ascii="Bradley Hand ITC" w:hAnsi="Bradley Hand ITC" w:cs="Gautami"/>
                          <w:sz w:val="24"/>
                          <w:szCs w:val="24"/>
                        </w:rPr>
                      </w:pPr>
                    </w:p>
                    <w:p w:rsidR="000C56CF" w:rsidRDefault="000C56CF" w:rsidP="00FE1931">
                      <w:pPr>
                        <w:spacing w:line="240" w:lineRule="auto"/>
                        <w:outlineLvl w:val="0"/>
                        <w:rPr>
                          <w:rFonts w:ascii="Bradley Hand ITC" w:hAnsi="Bradley Hand ITC" w:cs="Gautami"/>
                          <w:sz w:val="24"/>
                          <w:szCs w:val="24"/>
                        </w:rPr>
                      </w:pPr>
                    </w:p>
                    <w:p w:rsidR="000C56CF" w:rsidRPr="00B0319D" w:rsidRDefault="000C56CF" w:rsidP="00FE1931">
                      <w:pPr>
                        <w:spacing w:line="240" w:lineRule="auto"/>
                        <w:outlineLvl w:val="0"/>
                        <w:rPr>
                          <w:rFonts w:ascii="Bradley Hand ITC" w:hAnsi="Bradley Hand ITC" w:cs="Gautami"/>
                          <w:sz w:val="24"/>
                          <w:szCs w:val="24"/>
                        </w:rPr>
                      </w:pPr>
                    </w:p>
                    <w:p w:rsidR="000C56CF" w:rsidRPr="004822BC" w:rsidRDefault="000C56CF" w:rsidP="00FE1931">
                      <w:pPr>
                        <w:spacing w:line="240" w:lineRule="auto"/>
                        <w:outlineLvl w:val="0"/>
                        <w:rPr>
                          <w:rFonts w:ascii="Gautami" w:hAnsi="Gautami" w:cs="Gautami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v:group>
            <v:shape id="_x0000_s1042" type="#_x0000_t202" style="position:absolute;left:3639;top:12102;width:7950;height:4197" o:regroupid="4">
              <v:textbox style="mso-next-textbox:#_x0000_s1042">
                <w:txbxContent>
                  <w:p w:rsidR="000C56CF" w:rsidRPr="00166B8A" w:rsidRDefault="000C56CF" w:rsidP="00C53277">
                    <w:pPr>
                      <w:spacing w:line="240" w:lineRule="auto"/>
                      <w:jc w:val="center"/>
                      <w:rPr>
                        <w:rFonts w:ascii="Kristen ITC" w:eastAsia="Gungsuh" w:hAnsi="Kristen ITC" w:cs="Estrangelo Edessa"/>
                        <w:b/>
                      </w:rPr>
                    </w:pPr>
                    <w:r>
                      <w:rPr>
                        <w:rFonts w:ascii="Kristen ITC" w:eastAsia="Gungsuh" w:hAnsi="Kristen ITC" w:cs="Estrangelo Edessa"/>
                        <w:b/>
                      </w:rPr>
                      <w:t>SCHOOL VALUES PROGRAM</w:t>
                    </w:r>
                  </w:p>
                  <w:p w:rsidR="000C56CF" w:rsidRPr="00166B8A" w:rsidRDefault="000C56CF" w:rsidP="00C53277">
                    <w:pPr>
                      <w:spacing w:line="240" w:lineRule="auto"/>
                      <w:rPr>
                        <w:rFonts w:ascii="Kristen ITC" w:eastAsia="Gungsuh" w:hAnsi="Kristen ITC" w:cs="Estrangelo Edessa"/>
                        <w:b/>
                      </w:rPr>
                    </w:pPr>
                    <w:r w:rsidRPr="00166B8A">
                      <w:rPr>
                        <w:rFonts w:ascii="Kristen ITC" w:eastAsia="Gungsuh" w:hAnsi="Kristen ITC" w:cs="Estrangelo Edessa"/>
                        <w:b/>
                      </w:rPr>
                      <w:t>The</w:t>
                    </w:r>
                    <w:r>
                      <w:rPr>
                        <w:rFonts w:ascii="Kristen ITC" w:eastAsia="Gungsuh" w:hAnsi="Kristen ITC" w:cs="Estrangelo Edessa"/>
                        <w:b/>
                      </w:rPr>
                      <w:t xml:space="preserve"> school values</w:t>
                    </w:r>
                    <w:r w:rsidRPr="00166B8A">
                      <w:rPr>
                        <w:rFonts w:ascii="Kristen ITC" w:eastAsia="Gungsuh" w:hAnsi="Kristen ITC" w:cs="Estrangelo Edessa"/>
                        <w:b/>
                      </w:rPr>
                      <w:t xml:space="preserve"> focus for</w:t>
                    </w:r>
                    <w:r>
                      <w:rPr>
                        <w:rFonts w:ascii="Kristen ITC" w:eastAsia="Gungsuh" w:hAnsi="Kristen ITC" w:cs="Estrangelo Edessa"/>
                        <w:b/>
                      </w:rPr>
                      <w:t xml:space="preserve"> the next two weeks will be on: sitting on the floor.</w:t>
                    </w:r>
                  </w:p>
                  <w:p w:rsidR="000C56CF" w:rsidRPr="00166B8A" w:rsidRDefault="000C56CF" w:rsidP="00371C3E">
                    <w:pPr>
                      <w:spacing w:line="240" w:lineRule="auto"/>
                      <w:rPr>
                        <w:rFonts w:ascii="Kristen ITC" w:eastAsia="Gungsuh" w:hAnsi="Kristen ITC" w:cs="Estrangelo Edessa"/>
                        <w:b/>
                      </w:rPr>
                    </w:pPr>
                    <w:r w:rsidRPr="00166B8A">
                      <w:rPr>
                        <w:rFonts w:ascii="Kristen ITC" w:eastAsia="Gungsuh" w:hAnsi="Kristen ITC" w:cs="Estrangelo Edessa"/>
                        <w:b/>
                      </w:rPr>
                      <w:t>Students will be taught and encouraged to:</w:t>
                    </w:r>
                    <w:r>
                      <w:rPr>
                        <w:rFonts w:ascii="Kristen ITC" w:eastAsia="Gungsuh" w:hAnsi="Kristen ITC" w:cs="Estrangelo Edessa"/>
                        <w:b/>
                      </w:rPr>
                      <w:t xml:space="preserve"> show the 5Ls of listening whilst sitting on the floor.</w:t>
                    </w:r>
                  </w:p>
                  <w:p w:rsidR="000C56CF" w:rsidRDefault="000C56CF" w:rsidP="00C53277">
                    <w:pPr>
                      <w:spacing w:line="240" w:lineRule="auto"/>
                      <w:rPr>
                        <w:rFonts w:ascii="Kristen ITC" w:eastAsia="Gungsuh" w:hAnsi="Kristen ITC" w:cs="Estrangelo Edessa"/>
                        <w:b/>
                      </w:rPr>
                    </w:pPr>
                    <w:r w:rsidRPr="00166B8A">
                      <w:rPr>
                        <w:rFonts w:ascii="Kristen ITC" w:eastAsia="Gungsuh" w:hAnsi="Kristen ITC" w:cs="Estrangelo Edessa"/>
                        <w:b/>
                      </w:rPr>
                      <w:t>The expected way of behaving will be clearly outlined and modelled.</w:t>
                    </w:r>
                  </w:p>
                  <w:p w:rsidR="000C56CF" w:rsidRDefault="000C56CF" w:rsidP="00C53277">
                    <w:pPr>
                      <w:spacing w:line="240" w:lineRule="auto"/>
                      <w:rPr>
                        <w:rFonts w:ascii="Kristen ITC" w:eastAsia="Gungsuh" w:hAnsi="Kristen ITC" w:cs="Estrangelo Edessa"/>
                        <w:b/>
                      </w:rPr>
                    </w:pPr>
                    <w:r>
                      <w:rPr>
                        <w:rFonts w:ascii="Kristen ITC" w:eastAsia="Gungsuh" w:hAnsi="Kristen ITC" w:cs="Estrangelo Edessa"/>
                        <w:b/>
                      </w:rPr>
                      <w:t xml:space="preserve">Students will be given clear directions about expected </w:t>
                    </w:r>
                    <w:proofErr w:type="gramStart"/>
                    <w:r>
                      <w:rPr>
                        <w:rFonts w:ascii="Kristen ITC" w:eastAsia="Gungsuh" w:hAnsi="Kristen ITC" w:cs="Estrangelo Edessa"/>
                        <w:b/>
                      </w:rPr>
                      <w:t>behaviour :</w:t>
                    </w:r>
                    <w:proofErr w:type="gramEnd"/>
                    <w:r>
                      <w:rPr>
                        <w:rFonts w:ascii="Kristen ITC" w:eastAsia="Gungsuh" w:hAnsi="Kristen ITC" w:cs="Estrangelo Edessa"/>
                        <w:b/>
                      </w:rPr>
                      <w:t xml:space="preserve"> Demonstrating 5Ls of listening. </w:t>
                    </w:r>
                    <w:proofErr w:type="gramStart"/>
                    <w:r>
                      <w:rPr>
                        <w:rFonts w:ascii="Kristen ITC" w:eastAsia="Gungsuh" w:hAnsi="Kristen ITC" w:cs="Estrangelo Edessa"/>
                        <w:b/>
                      </w:rPr>
                      <w:t>Being safe, respectful learners.</w:t>
                    </w:r>
                    <w:proofErr w:type="gramEnd"/>
                  </w:p>
                  <w:p w:rsidR="000C56CF" w:rsidRPr="00166B8A" w:rsidRDefault="000C56CF" w:rsidP="00C53277">
                    <w:pPr>
                      <w:spacing w:line="240" w:lineRule="auto"/>
                      <w:jc w:val="center"/>
                      <w:rPr>
                        <w:rFonts w:ascii="Kristen ITC" w:eastAsia="Gungsuh" w:hAnsi="Kristen ITC" w:cs="Estrangelo Edessa"/>
                        <w:b/>
                      </w:rPr>
                    </w:pPr>
                    <w:r>
                      <w:rPr>
                        <w:rFonts w:ascii="Kristen ITC" w:eastAsia="Gungsuh" w:hAnsi="Kristen ITC" w:cs="Estrangelo Edessa"/>
                        <w:b/>
                      </w:rPr>
                      <w:t>Students displaying expected behaviour will earn themselves a   “Grange Grinner Award”.</w:t>
                    </w:r>
                  </w:p>
                  <w:p w:rsidR="000C56CF" w:rsidRDefault="000C56CF">
                    <w:pPr>
                      <w:rPr>
                        <w:rFonts w:ascii="Gautami" w:hAnsi="Gautami" w:cs="Gautami"/>
                        <w:sz w:val="36"/>
                        <w:szCs w:val="36"/>
                      </w:rPr>
                    </w:pPr>
                  </w:p>
                  <w:p w:rsidR="000C56CF" w:rsidRDefault="000C56CF">
                    <w:pPr>
                      <w:rPr>
                        <w:rFonts w:ascii="Gautami" w:hAnsi="Gautami" w:cs="Gautami"/>
                        <w:sz w:val="36"/>
                        <w:szCs w:val="36"/>
                      </w:rPr>
                    </w:pPr>
                  </w:p>
                  <w:p w:rsidR="000C56CF" w:rsidRDefault="000C56CF">
                    <w:pPr>
                      <w:rPr>
                        <w:rFonts w:ascii="Gautami" w:hAnsi="Gautami" w:cs="Gautami"/>
                        <w:sz w:val="36"/>
                        <w:szCs w:val="36"/>
                      </w:rPr>
                    </w:pPr>
                  </w:p>
                  <w:p w:rsidR="000C56CF" w:rsidRDefault="000C56CF">
                    <w:pPr>
                      <w:rPr>
                        <w:rFonts w:ascii="Gautami" w:hAnsi="Gautami" w:cs="Gautami"/>
                        <w:sz w:val="36"/>
                        <w:szCs w:val="36"/>
                      </w:rPr>
                    </w:pPr>
                  </w:p>
                  <w:p w:rsidR="000C56CF" w:rsidRDefault="000C56CF">
                    <w:pPr>
                      <w:rPr>
                        <w:rFonts w:ascii="Gautami" w:hAnsi="Gautami" w:cs="Gautami"/>
                        <w:sz w:val="36"/>
                        <w:szCs w:val="36"/>
                      </w:rPr>
                    </w:pPr>
                  </w:p>
                  <w:p w:rsidR="000C56CF" w:rsidRDefault="000C56CF">
                    <w:pPr>
                      <w:rPr>
                        <w:rFonts w:ascii="Gautami" w:hAnsi="Gautami" w:cs="Gautami"/>
                        <w:sz w:val="36"/>
                        <w:szCs w:val="36"/>
                      </w:rPr>
                    </w:pPr>
                  </w:p>
                  <w:p w:rsidR="000C56CF" w:rsidRPr="009A1EEA" w:rsidRDefault="000C56CF">
                    <w:pPr>
                      <w:rPr>
                        <w:rFonts w:ascii="Gautami" w:hAnsi="Gautami" w:cs="Gautami"/>
                        <w:sz w:val="36"/>
                        <w:szCs w:val="36"/>
                      </w:rPr>
                    </w:pPr>
                  </w:p>
                </w:txbxContent>
              </v:textbox>
            </v:shape>
          </v:group>
        </w:pict>
      </w:r>
    </w:p>
    <w:p w:rsidR="0040653B" w:rsidRDefault="0040653B" w:rsidP="003D3051"/>
    <w:p w:rsidR="0040653B" w:rsidRDefault="0040653B" w:rsidP="003D3051"/>
    <w:p w:rsidR="0040653B" w:rsidRDefault="0040653B" w:rsidP="003D3051"/>
    <w:p w:rsidR="0040653B" w:rsidRDefault="0040653B" w:rsidP="006236BE">
      <w:pPr>
        <w:ind w:left="-284"/>
      </w:pPr>
      <w:r>
        <w:t xml:space="preserve">                                      </w:t>
      </w:r>
      <w:r>
        <w:rPr>
          <w:rFonts w:ascii="Gautami" w:hAnsi="Gautami" w:cs="Gautami"/>
          <w:b/>
        </w:rPr>
        <w:t>Lasses for 2011</w:t>
      </w:r>
      <w:r>
        <w:t xml:space="preserve">                          </w:t>
      </w:r>
    </w:p>
    <w:p w:rsidR="0040653B" w:rsidRDefault="0040653B" w:rsidP="00C00A4B"/>
    <w:p w:rsidR="0040653B" w:rsidRDefault="0040653B" w:rsidP="003D3051"/>
    <w:p w:rsidR="0040653B" w:rsidRDefault="00320C05" w:rsidP="003D3051">
      <w:r>
        <w:rPr>
          <w:noProof/>
          <w:lang w:eastAsia="en-A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149860</wp:posOffset>
            </wp:positionH>
            <wp:positionV relativeFrom="paragraph">
              <wp:posOffset>123190</wp:posOffset>
            </wp:positionV>
            <wp:extent cx="2057400" cy="1666875"/>
            <wp:effectExtent l="19050" t="0" r="0" b="0"/>
            <wp:wrapNone/>
            <wp:docPr id="4" name="Picture 2" descr="MCj0250632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Cj02506320000[1]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0653B" w:rsidRDefault="0040653B" w:rsidP="003D3051"/>
    <w:p w:rsidR="0040653B" w:rsidRDefault="0040653B" w:rsidP="003D3051"/>
    <w:p w:rsidR="0040653B" w:rsidRDefault="0040653B" w:rsidP="003D3051"/>
    <w:p w:rsidR="0040653B" w:rsidRDefault="0040653B" w:rsidP="003D3051"/>
    <w:p w:rsidR="0040653B" w:rsidRDefault="0040653B" w:rsidP="003D3051"/>
    <w:p w:rsidR="0040653B" w:rsidRDefault="0040653B" w:rsidP="003D3051"/>
    <w:p w:rsidR="0040653B" w:rsidRDefault="0040653B" w:rsidP="003D3051"/>
    <w:p w:rsidR="0040653B" w:rsidRDefault="0040653B" w:rsidP="003D3051"/>
    <w:p w:rsidR="0040653B" w:rsidRDefault="0040653B" w:rsidP="003D3051"/>
    <w:p w:rsidR="0040653B" w:rsidRDefault="0040653B" w:rsidP="003D3051"/>
    <w:p w:rsidR="0040653B" w:rsidRDefault="0040653B" w:rsidP="003D3051"/>
    <w:p w:rsidR="0040653B" w:rsidRDefault="0040653B" w:rsidP="003D3051"/>
    <w:p w:rsidR="0040653B" w:rsidRDefault="0040653B" w:rsidP="003D3051"/>
    <w:p w:rsidR="0040653B" w:rsidRDefault="0040653B" w:rsidP="003D3051"/>
    <w:p w:rsidR="0040653B" w:rsidRDefault="007A7910" w:rsidP="003D3051">
      <w:r>
        <w:rPr>
          <w:noProof/>
          <w:lang w:eastAsia="en-AU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217805</wp:posOffset>
            </wp:positionV>
            <wp:extent cx="1884045" cy="2828925"/>
            <wp:effectExtent l="19050" t="0" r="1905" b="0"/>
            <wp:wrapNone/>
            <wp:docPr id="19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5983" r="75072" b="49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4045" cy="2828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0653B" w:rsidRDefault="0040653B" w:rsidP="003D3051"/>
    <w:p w:rsidR="0040653B" w:rsidRDefault="0040653B" w:rsidP="003D3051"/>
    <w:p w:rsidR="0040653B" w:rsidRDefault="0040653B" w:rsidP="003D3051"/>
    <w:p w:rsidR="0040653B" w:rsidRDefault="0040653B" w:rsidP="003D3051"/>
    <w:p w:rsidR="0040653B" w:rsidRDefault="0040653B" w:rsidP="003D3051"/>
    <w:p w:rsidR="0040653B" w:rsidRDefault="0040653B" w:rsidP="003D3051"/>
    <w:p w:rsidR="00355C65" w:rsidRDefault="00355C65" w:rsidP="00EC7470">
      <w:pPr>
        <w:spacing w:after="0"/>
      </w:pPr>
    </w:p>
    <w:p w:rsidR="0040653B" w:rsidRDefault="0040653B" w:rsidP="007162EF">
      <w:pPr>
        <w:spacing w:line="240" w:lineRule="auto"/>
      </w:pPr>
    </w:p>
    <w:p w:rsidR="0040653B" w:rsidRDefault="0040653B" w:rsidP="003D3051"/>
    <w:p w:rsidR="0040653B" w:rsidRDefault="0040653B" w:rsidP="003D3051"/>
    <w:p w:rsidR="0040653B" w:rsidRDefault="0040653B" w:rsidP="003D3051"/>
    <w:p w:rsidR="0040653B" w:rsidRDefault="0040653B" w:rsidP="003D3051"/>
    <w:p w:rsidR="0040653B" w:rsidRDefault="0040653B" w:rsidP="003D3051"/>
    <w:p w:rsidR="0040653B" w:rsidRPr="00553A52" w:rsidRDefault="0040653B" w:rsidP="00861500">
      <w:pPr>
        <w:spacing w:after="0"/>
      </w:pPr>
    </w:p>
    <w:sectPr w:rsidR="0040653B" w:rsidRPr="00553A52" w:rsidSect="00697E8C">
      <w:pgSz w:w="11906" w:h="16838"/>
      <w:pgMar w:top="567" w:right="707" w:bottom="1440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C56CF" w:rsidRDefault="000C56CF" w:rsidP="003D3051">
      <w:pPr>
        <w:spacing w:after="0" w:line="240" w:lineRule="auto"/>
      </w:pPr>
      <w:r>
        <w:separator/>
      </w:r>
    </w:p>
  </w:endnote>
  <w:endnote w:type="continuationSeparator" w:id="0">
    <w:p w:rsidR="000C56CF" w:rsidRDefault="000C56CF" w:rsidP="003D30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autami">
    <w:panose1 w:val="02000500000000000000"/>
    <w:charset w:val="00"/>
    <w:family w:val="auto"/>
    <w:pitch w:val="variable"/>
    <w:sig w:usb0="00200003" w:usb1="00000000" w:usb2="00000000" w:usb3="00000000" w:csb0="00000001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Gungsuh"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Estrangelo Edessa">
    <w:panose1 w:val="020B0604020202020204"/>
    <w:charset w:val="01"/>
    <w:family w:val="roman"/>
    <w:notTrueType/>
    <w:pitch w:val="variable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C56CF" w:rsidRDefault="000C56CF" w:rsidP="003D3051">
      <w:pPr>
        <w:spacing w:after="0" w:line="240" w:lineRule="auto"/>
      </w:pPr>
      <w:r>
        <w:separator/>
      </w:r>
    </w:p>
  </w:footnote>
  <w:footnote w:type="continuationSeparator" w:id="0">
    <w:p w:rsidR="000C56CF" w:rsidRDefault="000C56CF" w:rsidP="003D305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18A492D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FD04474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0086963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67382BE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A708914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899E1D8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651A17A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87589C0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8A2E6A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3BF816A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2B3388A"/>
    <w:multiLevelType w:val="hybridMultilevel"/>
    <w:tmpl w:val="F034B7BA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AA33ECE"/>
    <w:multiLevelType w:val="hybridMultilevel"/>
    <w:tmpl w:val="691E15F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10"/>
  </w:num>
  <w:num w:numId="12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30BAC"/>
    <w:rsid w:val="0000463C"/>
    <w:rsid w:val="00014037"/>
    <w:rsid w:val="000204FD"/>
    <w:rsid w:val="00023056"/>
    <w:rsid w:val="0003110E"/>
    <w:rsid w:val="00050BE7"/>
    <w:rsid w:val="00093C21"/>
    <w:rsid w:val="000A5781"/>
    <w:rsid w:val="000B43F8"/>
    <w:rsid w:val="000B4817"/>
    <w:rsid w:val="000C04EE"/>
    <w:rsid w:val="000C338E"/>
    <w:rsid w:val="000C56CF"/>
    <w:rsid w:val="000E3779"/>
    <w:rsid w:val="000E580A"/>
    <w:rsid w:val="00103CF7"/>
    <w:rsid w:val="001448D1"/>
    <w:rsid w:val="00163719"/>
    <w:rsid w:val="00166B8A"/>
    <w:rsid w:val="00181109"/>
    <w:rsid w:val="001B5546"/>
    <w:rsid w:val="001B773C"/>
    <w:rsid w:val="001E27D8"/>
    <w:rsid w:val="001F474B"/>
    <w:rsid w:val="001F651D"/>
    <w:rsid w:val="001F65B8"/>
    <w:rsid w:val="002010C0"/>
    <w:rsid w:val="00204DC3"/>
    <w:rsid w:val="0022791C"/>
    <w:rsid w:val="00230CAD"/>
    <w:rsid w:val="002342FC"/>
    <w:rsid w:val="00240CE0"/>
    <w:rsid w:val="00251F45"/>
    <w:rsid w:val="00252C17"/>
    <w:rsid w:val="002577BE"/>
    <w:rsid w:val="00266BD6"/>
    <w:rsid w:val="0027654A"/>
    <w:rsid w:val="0028407E"/>
    <w:rsid w:val="002D1542"/>
    <w:rsid w:val="002D2E6B"/>
    <w:rsid w:val="002F1ABF"/>
    <w:rsid w:val="002F1E48"/>
    <w:rsid w:val="002F656A"/>
    <w:rsid w:val="003177AF"/>
    <w:rsid w:val="00320C05"/>
    <w:rsid w:val="003260CE"/>
    <w:rsid w:val="0034312A"/>
    <w:rsid w:val="00355C65"/>
    <w:rsid w:val="003626A1"/>
    <w:rsid w:val="00366009"/>
    <w:rsid w:val="003712B9"/>
    <w:rsid w:val="00371C3E"/>
    <w:rsid w:val="003723AA"/>
    <w:rsid w:val="003735F3"/>
    <w:rsid w:val="003B7371"/>
    <w:rsid w:val="003D3051"/>
    <w:rsid w:val="00404AFC"/>
    <w:rsid w:val="0040653B"/>
    <w:rsid w:val="00426755"/>
    <w:rsid w:val="004348C8"/>
    <w:rsid w:val="00434BC6"/>
    <w:rsid w:val="0044705B"/>
    <w:rsid w:val="00467851"/>
    <w:rsid w:val="00477EAE"/>
    <w:rsid w:val="004822BC"/>
    <w:rsid w:val="00487CA6"/>
    <w:rsid w:val="004973DF"/>
    <w:rsid w:val="004A75E7"/>
    <w:rsid w:val="004C28C7"/>
    <w:rsid w:val="004C3CE9"/>
    <w:rsid w:val="005066B0"/>
    <w:rsid w:val="00514C73"/>
    <w:rsid w:val="00553A52"/>
    <w:rsid w:val="00554F82"/>
    <w:rsid w:val="005605D6"/>
    <w:rsid w:val="005805BF"/>
    <w:rsid w:val="005A4E79"/>
    <w:rsid w:val="005F273D"/>
    <w:rsid w:val="00602A8B"/>
    <w:rsid w:val="00605D0A"/>
    <w:rsid w:val="0060783F"/>
    <w:rsid w:val="00614E11"/>
    <w:rsid w:val="006165A8"/>
    <w:rsid w:val="00620629"/>
    <w:rsid w:val="006236BE"/>
    <w:rsid w:val="00633108"/>
    <w:rsid w:val="00651814"/>
    <w:rsid w:val="0065702E"/>
    <w:rsid w:val="00665139"/>
    <w:rsid w:val="00675000"/>
    <w:rsid w:val="00697E8C"/>
    <w:rsid w:val="006B0F2B"/>
    <w:rsid w:val="006D0B7A"/>
    <w:rsid w:val="006D1C86"/>
    <w:rsid w:val="006D641C"/>
    <w:rsid w:val="006E2409"/>
    <w:rsid w:val="006E463A"/>
    <w:rsid w:val="006E4DCF"/>
    <w:rsid w:val="006E5B75"/>
    <w:rsid w:val="006F0046"/>
    <w:rsid w:val="0071174F"/>
    <w:rsid w:val="007162EF"/>
    <w:rsid w:val="00730854"/>
    <w:rsid w:val="00772BD7"/>
    <w:rsid w:val="00783A00"/>
    <w:rsid w:val="007843EA"/>
    <w:rsid w:val="00791AC7"/>
    <w:rsid w:val="007A7910"/>
    <w:rsid w:val="007C3237"/>
    <w:rsid w:val="007D09A1"/>
    <w:rsid w:val="0080769F"/>
    <w:rsid w:val="00847789"/>
    <w:rsid w:val="00856076"/>
    <w:rsid w:val="00857308"/>
    <w:rsid w:val="00861500"/>
    <w:rsid w:val="00876823"/>
    <w:rsid w:val="008968D6"/>
    <w:rsid w:val="008A09CF"/>
    <w:rsid w:val="008A17BA"/>
    <w:rsid w:val="008C23D2"/>
    <w:rsid w:val="008C2FA5"/>
    <w:rsid w:val="008D778F"/>
    <w:rsid w:val="00914EBC"/>
    <w:rsid w:val="00920A8F"/>
    <w:rsid w:val="00920AC0"/>
    <w:rsid w:val="009279C6"/>
    <w:rsid w:val="00932113"/>
    <w:rsid w:val="0095141B"/>
    <w:rsid w:val="0095661A"/>
    <w:rsid w:val="009679C7"/>
    <w:rsid w:val="00984B3A"/>
    <w:rsid w:val="00986E99"/>
    <w:rsid w:val="00991301"/>
    <w:rsid w:val="009A1EEA"/>
    <w:rsid w:val="009A3360"/>
    <w:rsid w:val="009A6FBD"/>
    <w:rsid w:val="009C16E7"/>
    <w:rsid w:val="009D28AF"/>
    <w:rsid w:val="009E5721"/>
    <w:rsid w:val="009E6D25"/>
    <w:rsid w:val="009F390E"/>
    <w:rsid w:val="009F6A2B"/>
    <w:rsid w:val="00A00AC5"/>
    <w:rsid w:val="00A05E38"/>
    <w:rsid w:val="00A06B71"/>
    <w:rsid w:val="00A21285"/>
    <w:rsid w:val="00A26546"/>
    <w:rsid w:val="00A30BAC"/>
    <w:rsid w:val="00A41A08"/>
    <w:rsid w:val="00A450AC"/>
    <w:rsid w:val="00A45D6B"/>
    <w:rsid w:val="00A55189"/>
    <w:rsid w:val="00A701CC"/>
    <w:rsid w:val="00A90B3A"/>
    <w:rsid w:val="00A911AF"/>
    <w:rsid w:val="00A927DB"/>
    <w:rsid w:val="00A92F44"/>
    <w:rsid w:val="00AA1B15"/>
    <w:rsid w:val="00AA7071"/>
    <w:rsid w:val="00AD46F7"/>
    <w:rsid w:val="00AF44AA"/>
    <w:rsid w:val="00AF5C69"/>
    <w:rsid w:val="00B0319D"/>
    <w:rsid w:val="00B2495F"/>
    <w:rsid w:val="00B62D4A"/>
    <w:rsid w:val="00B74F53"/>
    <w:rsid w:val="00B8004D"/>
    <w:rsid w:val="00BA7DB3"/>
    <w:rsid w:val="00BB494A"/>
    <w:rsid w:val="00BB7A4B"/>
    <w:rsid w:val="00BC48FB"/>
    <w:rsid w:val="00BD22E1"/>
    <w:rsid w:val="00BD3C16"/>
    <w:rsid w:val="00BE357E"/>
    <w:rsid w:val="00BE4819"/>
    <w:rsid w:val="00BF4790"/>
    <w:rsid w:val="00BF6013"/>
    <w:rsid w:val="00C00A4B"/>
    <w:rsid w:val="00C31ADA"/>
    <w:rsid w:val="00C32BC1"/>
    <w:rsid w:val="00C53277"/>
    <w:rsid w:val="00C76A45"/>
    <w:rsid w:val="00C76BF9"/>
    <w:rsid w:val="00C94228"/>
    <w:rsid w:val="00CC0D5E"/>
    <w:rsid w:val="00CD503D"/>
    <w:rsid w:val="00D3251D"/>
    <w:rsid w:val="00D325C7"/>
    <w:rsid w:val="00D52E24"/>
    <w:rsid w:val="00D6772D"/>
    <w:rsid w:val="00D71A02"/>
    <w:rsid w:val="00D74301"/>
    <w:rsid w:val="00D81228"/>
    <w:rsid w:val="00DA4CD2"/>
    <w:rsid w:val="00DB7BEC"/>
    <w:rsid w:val="00DE6003"/>
    <w:rsid w:val="00E069FE"/>
    <w:rsid w:val="00E06AE5"/>
    <w:rsid w:val="00E16FBA"/>
    <w:rsid w:val="00E36C37"/>
    <w:rsid w:val="00E873A4"/>
    <w:rsid w:val="00EA10FD"/>
    <w:rsid w:val="00EA3E35"/>
    <w:rsid w:val="00EC7470"/>
    <w:rsid w:val="00ED307F"/>
    <w:rsid w:val="00ED623B"/>
    <w:rsid w:val="00EE629A"/>
    <w:rsid w:val="00F657EE"/>
    <w:rsid w:val="00F807B4"/>
    <w:rsid w:val="00F87D63"/>
    <w:rsid w:val="00FA0C10"/>
    <w:rsid w:val="00FA5011"/>
    <w:rsid w:val="00FA6CA8"/>
    <w:rsid w:val="00FD1B2B"/>
    <w:rsid w:val="00FD2EE1"/>
    <w:rsid w:val="00FD66B7"/>
    <w:rsid w:val="00FE1931"/>
    <w:rsid w:val="00FE4F8C"/>
    <w:rsid w:val="00FE63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martTagType w:namespaceuri="urn:schemas-microsoft-com:office:smarttags" w:name="address"/>
  <w:smartTagType w:namespaceuri="urn:schemas-microsoft-com:office:smarttags" w:name="Street"/>
  <w:shapeDefaults>
    <o:shapedefaults v:ext="edit" spidmax="104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en-AU" w:eastAsia="en-A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0CAD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697E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697E8C"/>
    <w:rPr>
      <w:rFonts w:ascii="Tahoma" w:hAnsi="Tahoma" w:cs="Tahoma"/>
      <w:sz w:val="16"/>
      <w:szCs w:val="16"/>
    </w:rPr>
  </w:style>
  <w:style w:type="paragraph" w:styleId="Caption">
    <w:name w:val="caption"/>
    <w:basedOn w:val="Normal"/>
    <w:next w:val="Normal"/>
    <w:uiPriority w:val="99"/>
    <w:qFormat/>
    <w:rsid w:val="00697E8C"/>
    <w:pPr>
      <w:spacing w:line="240" w:lineRule="auto"/>
    </w:pPr>
    <w:rPr>
      <w:b/>
      <w:bCs/>
      <w:color w:val="4F81BD"/>
      <w:sz w:val="18"/>
      <w:szCs w:val="18"/>
    </w:rPr>
  </w:style>
  <w:style w:type="paragraph" w:styleId="Header">
    <w:name w:val="header"/>
    <w:basedOn w:val="Normal"/>
    <w:link w:val="HeaderChar"/>
    <w:uiPriority w:val="99"/>
    <w:semiHidden/>
    <w:rsid w:val="003D305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3D3051"/>
    <w:rPr>
      <w:rFonts w:cs="Times New Roman"/>
    </w:rPr>
  </w:style>
  <w:style w:type="paragraph" w:styleId="Footer">
    <w:name w:val="footer"/>
    <w:basedOn w:val="Normal"/>
    <w:link w:val="FooterChar"/>
    <w:uiPriority w:val="99"/>
    <w:semiHidden/>
    <w:rsid w:val="003D305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3D3051"/>
    <w:rPr>
      <w:rFonts w:cs="Times New Roman"/>
    </w:rPr>
  </w:style>
  <w:style w:type="character" w:styleId="Hyperlink">
    <w:name w:val="Hyperlink"/>
    <w:basedOn w:val="DefaultParagraphFont"/>
    <w:uiPriority w:val="99"/>
    <w:rsid w:val="0028407E"/>
    <w:rPr>
      <w:rFonts w:cs="Times New Roman"/>
      <w:color w:val="0000FF"/>
      <w:u w:val="single"/>
    </w:rPr>
  </w:style>
  <w:style w:type="paragraph" w:styleId="NoSpacing">
    <w:name w:val="No Spacing"/>
    <w:uiPriority w:val="99"/>
    <w:qFormat/>
    <w:rsid w:val="006D0B7A"/>
    <w:rPr>
      <w:lang w:eastAsia="en-US"/>
    </w:rPr>
  </w:style>
  <w:style w:type="paragraph" w:styleId="NormalWeb">
    <w:name w:val="Normal (Web)"/>
    <w:basedOn w:val="Normal"/>
    <w:uiPriority w:val="99"/>
    <w:rsid w:val="00914EBC"/>
    <w:rPr>
      <w:rFonts w:ascii="Times New Roman" w:hAnsi="Times New Roman"/>
      <w:sz w:val="24"/>
      <w:szCs w:val="24"/>
    </w:rPr>
  </w:style>
  <w:style w:type="paragraph" w:styleId="PlainText">
    <w:name w:val="Plain Text"/>
    <w:basedOn w:val="Normal"/>
    <w:link w:val="PlainTextChar"/>
    <w:uiPriority w:val="99"/>
    <w:rsid w:val="00914EBC"/>
    <w:rPr>
      <w:rFonts w:ascii="Courier New" w:hAnsi="Courier New" w:cs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uiPriority w:val="99"/>
    <w:semiHidden/>
    <w:locked/>
    <w:rsid w:val="001F474B"/>
    <w:rPr>
      <w:rFonts w:ascii="Courier New" w:hAnsi="Courier New" w:cs="Courier New"/>
      <w:sz w:val="20"/>
      <w:szCs w:val="20"/>
      <w:lang w:eastAsia="en-US"/>
    </w:rPr>
  </w:style>
  <w:style w:type="table" w:styleId="TableGrid">
    <w:name w:val="Table Grid"/>
    <w:basedOn w:val="TableNormal"/>
    <w:locked/>
    <w:rsid w:val="003260C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kylie.farah\Desktop\Informer%20new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669226-4981-4591-81B8-909CC33763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Informer new</Template>
  <TotalTime>213</TotalTime>
  <Pages>3</Pages>
  <Words>11</Words>
  <Characters>201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                  </vt:lpstr>
    </vt:vector>
  </TitlesOfParts>
  <Company>DET NSW</Company>
  <LinksUpToDate>false</LinksUpToDate>
  <CharactersWithSpaces>211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         </dc:title>
  <dc:subject/>
  <dc:creator>KYLIE FARAH</dc:creator>
  <cp:keywords/>
  <dc:description/>
  <cp:lastModifiedBy>DET User</cp:lastModifiedBy>
  <cp:revision>8</cp:revision>
  <cp:lastPrinted>2011-08-31T22:52:00Z</cp:lastPrinted>
  <dcterms:created xsi:type="dcterms:W3CDTF">2011-08-30T22:35:00Z</dcterms:created>
  <dcterms:modified xsi:type="dcterms:W3CDTF">2011-08-31T22:54:00Z</dcterms:modified>
</cp:coreProperties>
</file>